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D1" w:rsidRPr="00FE55C4" w:rsidRDefault="004C08D1" w:rsidP="00FE55C4">
      <w:pPr>
        <w:jc w:val="center"/>
        <w:rPr>
          <w:rFonts w:ascii="Times New Roman" w:hAnsi="Times New Roman"/>
          <w:sz w:val="28"/>
          <w:szCs w:val="28"/>
        </w:rPr>
      </w:pPr>
      <w:r w:rsidRPr="00FE55C4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E55C4">
        <w:rPr>
          <w:rFonts w:ascii="Times New Roman" w:hAnsi="Times New Roman"/>
          <w:sz w:val="28"/>
          <w:szCs w:val="28"/>
        </w:rPr>
        <w:t>ПРОЄКТ</w:t>
      </w:r>
    </w:p>
    <w:p w:rsidR="004C08D1" w:rsidRDefault="004C08D1" w:rsidP="00FE55C4">
      <w:pPr>
        <w:jc w:val="center"/>
      </w:pPr>
      <w:r w:rsidRPr="00231632">
        <w:rPr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53.85pt" o:ole="" filled="t">
            <v:fill color2="black"/>
            <v:imagedata r:id="rId5" o:title=""/>
          </v:shape>
          <o:OLEObject Type="Embed" ProgID="Word.Picture.8" ShapeID="_x0000_i1025" DrawAspect="Content" ObjectID="_1677492232" r:id="rId6"/>
        </w:object>
      </w:r>
    </w:p>
    <w:p w:rsidR="004C08D1" w:rsidRPr="00FE55C4" w:rsidRDefault="004C08D1" w:rsidP="00FE5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 xml:space="preserve">ПОЛОГІВСЬКА РАЙОННА РАДА </w:t>
      </w:r>
    </w:p>
    <w:p w:rsidR="004C08D1" w:rsidRPr="00FE55C4" w:rsidRDefault="004C08D1" w:rsidP="00FE5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4C08D1" w:rsidRPr="00FE55C4" w:rsidRDefault="004C08D1" w:rsidP="00FE55C4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  <w:u w:val="single"/>
        </w:rPr>
        <w:t>восьме</w:t>
      </w:r>
      <w:r w:rsidRPr="00FE55C4"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</w:rPr>
        <w:t>скликання</w:t>
      </w:r>
    </w:p>
    <w:p w:rsidR="004C08D1" w:rsidRPr="00FE55C4" w:rsidRDefault="004C08D1" w:rsidP="00FE55C4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iCs/>
          <w:sz w:val="28"/>
          <w:szCs w:val="28"/>
          <w:u w:val="single"/>
        </w:rPr>
        <w:t>шоста</w:t>
      </w:r>
      <w:r w:rsidRPr="00FE55C4">
        <w:rPr>
          <w:rFonts w:ascii="Times New Roman" w:hAnsi="Times New Roman"/>
          <w:iCs/>
          <w:sz w:val="28"/>
          <w:szCs w:val="28"/>
        </w:rPr>
        <w:t xml:space="preserve">  сесія</w:t>
      </w:r>
    </w:p>
    <w:p w:rsidR="004C08D1" w:rsidRDefault="004C08D1" w:rsidP="00FE55C4">
      <w:pPr>
        <w:rPr>
          <w:b/>
          <w:i/>
          <w:iCs/>
          <w:sz w:val="28"/>
          <w:szCs w:val="28"/>
          <w:u w:val="single"/>
        </w:rPr>
      </w:pPr>
    </w:p>
    <w:p w:rsidR="004C08D1" w:rsidRDefault="004C08D1" w:rsidP="00FE55C4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4C08D1" w:rsidRDefault="004C08D1" w:rsidP="00FE55C4">
      <w:pPr>
        <w:rPr>
          <w:sz w:val="28"/>
          <w:szCs w:val="28"/>
        </w:rPr>
      </w:pPr>
    </w:p>
    <w:p w:rsidR="004C08D1" w:rsidRPr="00FE55C4" w:rsidRDefault="004C08D1" w:rsidP="00FE55C4">
      <w:pPr>
        <w:rPr>
          <w:rFonts w:ascii="Times New Roman" w:hAnsi="Times New Roman"/>
          <w:sz w:val="28"/>
          <w:u w:val="single"/>
        </w:rPr>
      </w:pPr>
      <w:r w:rsidRPr="00FE55C4">
        <w:rPr>
          <w:rFonts w:ascii="Times New Roman" w:hAnsi="Times New Roman"/>
          <w:sz w:val="28"/>
        </w:rPr>
        <w:t xml:space="preserve">___________________                    </w:t>
      </w:r>
      <w:r w:rsidRPr="00FE55C4">
        <w:rPr>
          <w:rFonts w:ascii="Times New Roman" w:hAnsi="Times New Roman"/>
          <w:sz w:val="28"/>
          <w:szCs w:val="28"/>
        </w:rPr>
        <w:t>м. Пологи</w:t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  <w:t>№____</w:t>
      </w:r>
    </w:p>
    <w:p w:rsidR="004C08D1" w:rsidRPr="00FE55C4" w:rsidRDefault="004C08D1" w:rsidP="00FE55C4">
      <w:pPr>
        <w:rPr>
          <w:rFonts w:ascii="Times New Roman" w:hAnsi="Times New Roman"/>
        </w:rPr>
      </w:pPr>
    </w:p>
    <w:tbl>
      <w:tblPr>
        <w:tblW w:w="0" w:type="auto"/>
        <w:tblLook w:val="00A0"/>
      </w:tblPr>
      <w:tblGrid>
        <w:gridCol w:w="9571"/>
      </w:tblGrid>
      <w:tr w:rsidR="004C08D1" w:rsidRPr="00FD4A72" w:rsidTr="00A25A01">
        <w:tc>
          <w:tcPr>
            <w:tcW w:w="9571" w:type="dxa"/>
          </w:tcPr>
          <w:p w:rsidR="004C08D1" w:rsidRPr="00FE55C4" w:rsidRDefault="004C08D1" w:rsidP="00FE55C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FE55C4">
              <w:rPr>
                <w:rFonts w:ascii="Times New Roman" w:hAnsi="Times New Roman"/>
                <w:b/>
                <w:sz w:val="28"/>
              </w:rPr>
              <w:t>Про внесен</w:t>
            </w:r>
            <w:r>
              <w:rPr>
                <w:rFonts w:ascii="Times New Roman" w:hAnsi="Times New Roman"/>
                <w:b/>
                <w:sz w:val="28"/>
              </w:rPr>
              <w:t>н</w:t>
            </w:r>
            <w:r w:rsidRPr="00FE55C4">
              <w:rPr>
                <w:rFonts w:ascii="Times New Roman" w:hAnsi="Times New Roman"/>
                <w:b/>
                <w:sz w:val="28"/>
              </w:rPr>
              <w:t>я змін до районної Програми утримання</w:t>
            </w:r>
            <w:r w:rsidRPr="00FE55C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комунальної установи «Районний методичний кабінет» Пологівської районної ради Запорізької області на 2021 рік</w:t>
            </w:r>
          </w:p>
        </w:tc>
      </w:tr>
    </w:tbl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13CA" w:rsidRDefault="004C08D1" w:rsidP="00167B59">
      <w:pPr>
        <w:pStyle w:val="NormalWeb"/>
        <w:ind w:firstLine="720"/>
        <w:jc w:val="both"/>
        <w:rPr>
          <w:sz w:val="28"/>
          <w:szCs w:val="28"/>
          <w:lang w:val="ru-RU"/>
        </w:rPr>
      </w:pPr>
      <w:r w:rsidRPr="00FD4A72">
        <w:rPr>
          <w:sz w:val="28"/>
          <w:szCs w:val="28"/>
        </w:rPr>
        <w:t xml:space="preserve">Відповідно до ст. 43 Закону України «Про місцеве самоврядування в Україні», ст. 91 Бюджетного кодексу України, Пологівська районна рада Запорізької області </w:t>
      </w:r>
    </w:p>
    <w:p w:rsidR="004C08D1" w:rsidRPr="00FD4A72" w:rsidRDefault="004C08D1" w:rsidP="00FE55C4">
      <w:pPr>
        <w:pStyle w:val="NormalWeb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ВИРІШИЛА</w:t>
      </w:r>
      <w:r w:rsidRPr="00FD4A72">
        <w:rPr>
          <w:sz w:val="28"/>
          <w:szCs w:val="28"/>
        </w:rPr>
        <w:t>:</w:t>
      </w:r>
    </w:p>
    <w:p w:rsidR="004C08D1" w:rsidRPr="00FD4A72" w:rsidRDefault="004C08D1" w:rsidP="003076F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08D1" w:rsidRDefault="004C08D1" w:rsidP="003076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A7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eastAsia="ru-RU"/>
        </w:rPr>
        <w:t>Внести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зміни до </w:t>
      </w:r>
      <w:r w:rsidRPr="00FD4A72">
        <w:rPr>
          <w:rFonts w:ascii="Times New Roman" w:hAnsi="Times New Roman"/>
          <w:sz w:val="28"/>
          <w:szCs w:val="28"/>
          <w:lang w:eastAsia="ru-RU"/>
        </w:rPr>
        <w:t>районн</w:t>
      </w:r>
      <w:r>
        <w:rPr>
          <w:rFonts w:ascii="Times New Roman" w:hAnsi="Times New Roman"/>
          <w:sz w:val="28"/>
          <w:szCs w:val="28"/>
          <w:lang w:eastAsia="ru-RU"/>
        </w:rPr>
        <w:t>ої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Програм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утримання</w:t>
      </w:r>
      <w:r w:rsidRPr="00FD4A72">
        <w:rPr>
          <w:rFonts w:ascii="Times New Roman" w:hAnsi="Times New Roman"/>
          <w:color w:val="000000"/>
          <w:sz w:val="28"/>
          <w:szCs w:val="28"/>
        </w:rPr>
        <w:t xml:space="preserve"> комунальної установи комунальної установи «Районний методичний кабінет» Пологівської районної ради Запорізької області на 2021 рік</w:t>
      </w:r>
      <w:r>
        <w:rPr>
          <w:rFonts w:ascii="Times New Roman" w:hAnsi="Times New Roman"/>
          <w:color w:val="000000"/>
          <w:sz w:val="28"/>
          <w:szCs w:val="28"/>
        </w:rPr>
        <w:t>, яка затверджена рішенням районної ради від 11.02.2021 №1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C08D1" w:rsidRPr="00FD4A72" w:rsidRDefault="004C08D1" w:rsidP="003076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08D1" w:rsidRDefault="004C08D1" w:rsidP="006E53F8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Розділ І «Паспорт районної Програми утримання </w:t>
      </w:r>
      <w:r w:rsidRPr="00FD4A72">
        <w:rPr>
          <w:sz w:val="28"/>
          <w:szCs w:val="28"/>
        </w:rPr>
        <w:t>комунальної установи «Районний методичний кабінет» Пологівської районної ради Запорізької області на 2021 рік</w:t>
      </w:r>
      <w:r>
        <w:rPr>
          <w:sz w:val="28"/>
          <w:szCs w:val="28"/>
        </w:rPr>
        <w:t>» викласти в новій редакції (Додаток 1);</w:t>
      </w:r>
    </w:p>
    <w:p w:rsidR="004C08D1" w:rsidRDefault="004C08D1" w:rsidP="006E53F8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Додаток 1 до Програми «Обсяг фінансування районної Програми утримання комунальної установи «Районний методичний кабінет» Пологівської районної ради Запорізької області на 2021 рік» викласти в новій редакції (Додаток 2).</w:t>
      </w:r>
    </w:p>
    <w:p w:rsidR="004C08D1" w:rsidRPr="00FD4A72" w:rsidRDefault="004C08D1" w:rsidP="003076F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08D1" w:rsidRPr="00FD4A72" w:rsidRDefault="004C08D1" w:rsidP="00167B59">
      <w:pPr>
        <w:pStyle w:val="NormalWeb"/>
        <w:ind w:firstLine="720"/>
        <w:jc w:val="both"/>
        <w:rPr>
          <w:sz w:val="28"/>
          <w:szCs w:val="28"/>
        </w:rPr>
      </w:pPr>
      <w:r w:rsidRPr="00FD4A72">
        <w:rPr>
          <w:sz w:val="28"/>
          <w:szCs w:val="28"/>
        </w:rPr>
        <w:t>2. Відділу фінансів Пологівської районної державної адміністрації Запорізької області забезпечити фінансування Програми в межах призначень.</w:t>
      </w:r>
    </w:p>
    <w:p w:rsidR="004C08D1" w:rsidRPr="00FD4A72" w:rsidRDefault="004C08D1" w:rsidP="00167B59">
      <w:pPr>
        <w:pStyle w:val="NormalWeb"/>
        <w:ind w:firstLine="720"/>
        <w:jc w:val="both"/>
        <w:rPr>
          <w:sz w:val="28"/>
          <w:szCs w:val="28"/>
        </w:rPr>
      </w:pPr>
    </w:p>
    <w:p w:rsidR="004C08D1" w:rsidRDefault="004C08D1" w:rsidP="00167B59">
      <w:pPr>
        <w:pStyle w:val="NormalWeb"/>
        <w:ind w:firstLine="720"/>
        <w:jc w:val="both"/>
        <w:rPr>
          <w:sz w:val="28"/>
          <w:szCs w:val="28"/>
        </w:rPr>
      </w:pPr>
    </w:p>
    <w:p w:rsidR="004C08D1" w:rsidRDefault="004C08D1" w:rsidP="00167B59">
      <w:pPr>
        <w:pStyle w:val="NormalWeb"/>
        <w:ind w:firstLine="720"/>
        <w:jc w:val="both"/>
        <w:rPr>
          <w:sz w:val="28"/>
          <w:szCs w:val="28"/>
        </w:rPr>
      </w:pPr>
    </w:p>
    <w:p w:rsidR="004C08D1" w:rsidRDefault="004C08D1" w:rsidP="00167B59">
      <w:pPr>
        <w:pStyle w:val="NormalWeb"/>
        <w:ind w:firstLine="720"/>
        <w:jc w:val="both"/>
        <w:rPr>
          <w:sz w:val="28"/>
          <w:szCs w:val="28"/>
        </w:rPr>
      </w:pPr>
    </w:p>
    <w:p w:rsidR="004C08D1" w:rsidRDefault="004C08D1" w:rsidP="00167B59">
      <w:pPr>
        <w:pStyle w:val="NormalWeb"/>
        <w:ind w:firstLine="720"/>
        <w:jc w:val="both"/>
        <w:rPr>
          <w:sz w:val="28"/>
          <w:szCs w:val="28"/>
        </w:rPr>
      </w:pPr>
    </w:p>
    <w:p w:rsidR="004C08D1" w:rsidRPr="00FD4A72" w:rsidRDefault="004C08D1" w:rsidP="00167B59">
      <w:pPr>
        <w:pStyle w:val="NormalWeb"/>
        <w:ind w:firstLine="720"/>
        <w:jc w:val="both"/>
        <w:rPr>
          <w:sz w:val="28"/>
          <w:szCs w:val="28"/>
        </w:rPr>
      </w:pPr>
      <w:r w:rsidRPr="00FD4A7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Запорізької області з питань бюджету та соціально-економічного розвитку.</w:t>
      </w:r>
    </w:p>
    <w:p w:rsidR="004C08D1" w:rsidRPr="00FD4A72" w:rsidRDefault="004C08D1" w:rsidP="00167B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C08D1" w:rsidRPr="00FD4A72" w:rsidRDefault="004C08D1" w:rsidP="00167B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C08D1" w:rsidRPr="00FD4A72" w:rsidRDefault="004C08D1" w:rsidP="00167B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C08D1" w:rsidRPr="00FD4A72" w:rsidRDefault="004C08D1" w:rsidP="00167B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C08D1" w:rsidRPr="00FD4A72" w:rsidRDefault="004C08D1" w:rsidP="00167B5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D4A72">
        <w:rPr>
          <w:rFonts w:ascii="Times New Roman" w:hAnsi="Times New Roman"/>
          <w:sz w:val="28"/>
        </w:rPr>
        <w:t>Голова ради</w:t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  <w:t xml:space="preserve">                Сергій КАЛАШНИК</w:t>
      </w:r>
    </w:p>
    <w:p w:rsidR="004C08D1" w:rsidRPr="00FD4A72" w:rsidRDefault="004C08D1" w:rsidP="00167B5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4C08D1" w:rsidRPr="00FD4A72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 xml:space="preserve">Проєкт рішення  підготовлений                                    </w:t>
      </w:r>
    </w:p>
    <w:p w:rsidR="004C08D1" w:rsidRPr="00FD4A72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відділом фінансово-господарського</w:t>
      </w:r>
    </w:p>
    <w:p w:rsidR="004C08D1" w:rsidRPr="00FD4A72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4C08D1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 xml:space="preserve">районної ради                                           </w:t>
      </w:r>
    </w:p>
    <w:p w:rsidR="004C08D1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08D1" w:rsidRPr="00FD4A72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D4A72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D4A72">
        <w:rPr>
          <w:rFonts w:ascii="Times New Roman" w:hAnsi="Times New Roman"/>
          <w:sz w:val="28"/>
          <w:szCs w:val="28"/>
        </w:rPr>
        <w:t xml:space="preserve"> Марина МАРЧЕНКО</w:t>
      </w:r>
    </w:p>
    <w:p w:rsidR="004C08D1" w:rsidRPr="00FD4A72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08D1" w:rsidRPr="00FD4A72" w:rsidRDefault="004C08D1" w:rsidP="00167B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Аркуш погодження додається.</w:t>
      </w:r>
    </w:p>
    <w:p w:rsidR="004C08D1" w:rsidRPr="00FD4A72" w:rsidRDefault="004C08D1" w:rsidP="003076F7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Default="004C08D1" w:rsidP="00167B5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Default="004C08D1" w:rsidP="00167B5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Default="004C08D1" w:rsidP="00167B5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Default="004C08D1" w:rsidP="00167B5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Default="004C08D1" w:rsidP="00FE55C4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 xml:space="preserve">Додаток 1 </w:t>
      </w:r>
    </w:p>
    <w:p w:rsidR="004C08D1" w:rsidRPr="00FE55C4" w:rsidRDefault="004C08D1" w:rsidP="00FE55C4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 xml:space="preserve">до рішення районної ради </w:t>
      </w:r>
    </w:p>
    <w:p w:rsidR="004C08D1" w:rsidRPr="00FE55C4" w:rsidRDefault="004C08D1" w:rsidP="00FE55C4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>від __</w:t>
      </w:r>
      <w:r>
        <w:rPr>
          <w:b w:val="0"/>
          <w:sz w:val="28"/>
          <w:szCs w:val="28"/>
          <w:lang w:val="uk-UA"/>
        </w:rPr>
        <w:t>_______</w:t>
      </w:r>
      <w:r w:rsidRPr="00FE55C4">
        <w:rPr>
          <w:b w:val="0"/>
          <w:sz w:val="28"/>
          <w:szCs w:val="28"/>
          <w:lang w:val="uk-UA"/>
        </w:rPr>
        <w:t xml:space="preserve"> 2021 р. № _</w:t>
      </w:r>
    </w:p>
    <w:p w:rsidR="004C08D1" w:rsidRDefault="004C08D1" w:rsidP="00FB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C08D1" w:rsidRDefault="004C08D1" w:rsidP="00FB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C08D1" w:rsidRPr="00FD4A72" w:rsidRDefault="004C08D1" w:rsidP="00FB53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4A72">
        <w:rPr>
          <w:rFonts w:ascii="Times New Roman" w:hAnsi="Times New Roman"/>
          <w:b/>
          <w:sz w:val="28"/>
          <w:szCs w:val="28"/>
          <w:lang w:eastAsia="ru-RU"/>
        </w:rPr>
        <w:t xml:space="preserve">І. Паспорт районної Програми утримання </w:t>
      </w:r>
      <w:r w:rsidRPr="00FD4A72">
        <w:rPr>
          <w:rFonts w:ascii="Times New Roman" w:hAnsi="Times New Roman"/>
          <w:b/>
          <w:color w:val="000000"/>
          <w:sz w:val="28"/>
          <w:szCs w:val="28"/>
        </w:rPr>
        <w:t>комунальної установи «Районний методичний кабінет» Пологівської районної ради Запорізької області на 2021 рік</w:t>
      </w:r>
    </w:p>
    <w:p w:rsidR="004C08D1" w:rsidRPr="00FD4A72" w:rsidRDefault="004C08D1" w:rsidP="00FB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826"/>
        <w:gridCol w:w="5144"/>
      </w:tblGrid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1.</w:t>
            </w:r>
            <w:r w:rsidRPr="00FD4A72">
              <w:rPr>
                <w:rFonts w:ascii="Times New Roman" w:hAnsi="Times New Roman"/>
                <w:sz w:val="28"/>
                <w:szCs w:val="28"/>
              </w:rPr>
              <w:tab/>
            </w:r>
            <w:r w:rsidRPr="00FD4A72">
              <w:rPr>
                <w:rFonts w:ascii="Times New Roman" w:hAnsi="Times New Roman"/>
                <w:sz w:val="28"/>
                <w:szCs w:val="28"/>
              </w:rPr>
              <w:tab/>
            </w:r>
            <w:r w:rsidRPr="00FD4A72">
              <w:rPr>
                <w:rFonts w:ascii="Times New Roman" w:hAnsi="Times New Roman"/>
                <w:sz w:val="28"/>
                <w:szCs w:val="28"/>
              </w:rPr>
              <w:tab/>
              <w:t>1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Назва Програми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Районна Програма утримання</w:t>
            </w:r>
          </w:p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комунальної установи «Районний методичний кабінет» Пологівської районної ради Запорізької області на 2021 рік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Ініціатор розроблення Програми: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області, комунальна установа «Районний методичний кабінет» Пологівської районної ради Запорізької області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області, комунальна установа «Районний методичний кабінет» Пологівської районної ради Запорізької області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2021 рік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Перелік місцевих бюджетів, які приймають участь у виконанні Програми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Районний бюджет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482100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в тому числі бюджетних коштів з них районного бюджету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482100</w:t>
            </w:r>
          </w:p>
        </w:tc>
      </w:tr>
      <w:tr w:rsidR="004C08D1" w:rsidRPr="00FD4A72" w:rsidTr="00FB53ED">
        <w:tc>
          <w:tcPr>
            <w:tcW w:w="675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826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4" w:type="dxa"/>
          </w:tcPr>
          <w:p w:rsidR="004C08D1" w:rsidRPr="00FD4A72" w:rsidRDefault="004C08D1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Pr="00FD4A72" w:rsidRDefault="004C08D1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4C08D1" w:rsidRDefault="004C08D1" w:rsidP="004715FA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Додаток 2</w:t>
      </w:r>
      <w:r w:rsidRPr="00FE55C4">
        <w:rPr>
          <w:b w:val="0"/>
          <w:sz w:val="28"/>
          <w:szCs w:val="28"/>
          <w:lang w:val="uk-UA"/>
        </w:rPr>
        <w:t xml:space="preserve"> </w:t>
      </w:r>
    </w:p>
    <w:p w:rsidR="004C08D1" w:rsidRPr="00FE55C4" w:rsidRDefault="004C08D1" w:rsidP="004715FA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 xml:space="preserve">до рішення районної ради </w:t>
      </w:r>
    </w:p>
    <w:p w:rsidR="004C08D1" w:rsidRPr="00FE55C4" w:rsidRDefault="004C08D1" w:rsidP="004715FA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>від __</w:t>
      </w:r>
      <w:r>
        <w:rPr>
          <w:b w:val="0"/>
          <w:sz w:val="28"/>
          <w:szCs w:val="28"/>
          <w:lang w:val="uk-UA"/>
        </w:rPr>
        <w:t>_______</w:t>
      </w:r>
      <w:r w:rsidRPr="00FE55C4">
        <w:rPr>
          <w:b w:val="0"/>
          <w:sz w:val="28"/>
          <w:szCs w:val="28"/>
          <w:lang w:val="uk-UA"/>
        </w:rPr>
        <w:t xml:space="preserve"> 2021 р. № _</w:t>
      </w:r>
    </w:p>
    <w:p w:rsidR="004C08D1" w:rsidRDefault="004C08D1" w:rsidP="006E53F8">
      <w:pPr>
        <w:pStyle w:val="326"/>
        <w:spacing w:before="0" w:after="0"/>
        <w:jc w:val="right"/>
        <w:rPr>
          <w:b w:val="0"/>
          <w:i/>
          <w:sz w:val="24"/>
          <w:szCs w:val="24"/>
          <w:lang w:val="uk-UA"/>
        </w:rPr>
      </w:pPr>
    </w:p>
    <w:p w:rsidR="004C08D1" w:rsidRDefault="004C08D1" w:rsidP="00167B59">
      <w:pPr>
        <w:pStyle w:val="NormalWeb"/>
        <w:jc w:val="center"/>
        <w:rPr>
          <w:b/>
          <w:sz w:val="28"/>
          <w:szCs w:val="28"/>
        </w:rPr>
      </w:pPr>
    </w:p>
    <w:p w:rsidR="004C08D1" w:rsidRPr="004715FA" w:rsidRDefault="004C08D1" w:rsidP="00167B59">
      <w:pPr>
        <w:pStyle w:val="NormalWeb"/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</w:t>
      </w:r>
      <w:r w:rsidRPr="004715FA">
        <w:rPr>
          <w:sz w:val="28"/>
          <w:szCs w:val="28"/>
        </w:rPr>
        <w:t>Додаток 1</w:t>
      </w:r>
    </w:p>
    <w:p w:rsidR="004C08D1" w:rsidRPr="004715FA" w:rsidRDefault="004C08D1" w:rsidP="00167B59">
      <w:pPr>
        <w:pStyle w:val="NormalWeb"/>
        <w:jc w:val="center"/>
        <w:rPr>
          <w:sz w:val="28"/>
          <w:szCs w:val="28"/>
        </w:rPr>
      </w:pPr>
      <w:r w:rsidRPr="004715FA">
        <w:rPr>
          <w:sz w:val="28"/>
          <w:szCs w:val="28"/>
        </w:rPr>
        <w:tab/>
      </w:r>
      <w:r w:rsidRPr="004715FA">
        <w:rPr>
          <w:sz w:val="28"/>
          <w:szCs w:val="28"/>
        </w:rPr>
        <w:tab/>
        <w:t xml:space="preserve">                                               до </w:t>
      </w:r>
      <w:r>
        <w:rPr>
          <w:sz w:val="28"/>
          <w:szCs w:val="28"/>
        </w:rPr>
        <w:t xml:space="preserve"> </w:t>
      </w:r>
      <w:r w:rsidRPr="004715FA">
        <w:rPr>
          <w:sz w:val="28"/>
          <w:szCs w:val="28"/>
        </w:rPr>
        <w:t>Програми</w:t>
      </w:r>
    </w:p>
    <w:p w:rsidR="004C08D1" w:rsidRDefault="004C08D1" w:rsidP="00167B59">
      <w:pPr>
        <w:pStyle w:val="NormalWeb"/>
        <w:jc w:val="center"/>
        <w:rPr>
          <w:b/>
          <w:sz w:val="28"/>
          <w:szCs w:val="28"/>
        </w:rPr>
      </w:pPr>
    </w:p>
    <w:p w:rsidR="004C08D1" w:rsidRDefault="004C08D1" w:rsidP="00167B59">
      <w:pPr>
        <w:pStyle w:val="NormalWeb"/>
        <w:jc w:val="center"/>
        <w:rPr>
          <w:b/>
          <w:sz w:val="28"/>
          <w:szCs w:val="28"/>
        </w:rPr>
      </w:pPr>
    </w:p>
    <w:p w:rsidR="004C08D1" w:rsidRPr="00FD4A72" w:rsidRDefault="004C08D1" w:rsidP="00167B59">
      <w:pPr>
        <w:pStyle w:val="NormalWeb"/>
        <w:jc w:val="center"/>
        <w:rPr>
          <w:b/>
          <w:sz w:val="28"/>
          <w:szCs w:val="28"/>
        </w:rPr>
      </w:pPr>
    </w:p>
    <w:p w:rsidR="004C08D1" w:rsidRPr="00FD4A72" w:rsidRDefault="004C08D1" w:rsidP="00167B59">
      <w:pPr>
        <w:pStyle w:val="NormalWeb"/>
        <w:jc w:val="center"/>
        <w:rPr>
          <w:b/>
          <w:sz w:val="28"/>
          <w:szCs w:val="28"/>
        </w:rPr>
      </w:pPr>
      <w:r w:rsidRPr="00FD4A72">
        <w:rPr>
          <w:b/>
          <w:sz w:val="28"/>
          <w:szCs w:val="28"/>
        </w:rPr>
        <w:t>Обсяг фінансування районної Програми утримання комунальної установи «Районний методичний кабінет» Пологівської районної ради Запорізької області на 2021 рік</w:t>
      </w:r>
    </w:p>
    <w:p w:rsidR="004C08D1" w:rsidRDefault="004C08D1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08D1" w:rsidRDefault="004C08D1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08D1" w:rsidRPr="00FD4A72" w:rsidRDefault="004C08D1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2601"/>
        <w:gridCol w:w="1701"/>
        <w:gridCol w:w="1559"/>
        <w:gridCol w:w="1695"/>
        <w:gridCol w:w="6"/>
        <w:gridCol w:w="1583"/>
      </w:tblGrid>
      <w:tr w:rsidR="004C08D1" w:rsidRPr="00FD4A72" w:rsidTr="00A523FD">
        <w:trPr>
          <w:trHeight w:val="345"/>
        </w:trPr>
        <w:tc>
          <w:tcPr>
            <w:tcW w:w="484" w:type="dxa"/>
            <w:vMerge w:val="restart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01" w:type="dxa"/>
            <w:vMerge w:val="restart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701" w:type="dxa"/>
            <w:vMerge w:val="restart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Виконавець</w:t>
            </w:r>
          </w:p>
        </w:tc>
        <w:tc>
          <w:tcPr>
            <w:tcW w:w="1559" w:type="dxa"/>
            <w:vMerge w:val="restart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</w:tc>
        <w:tc>
          <w:tcPr>
            <w:tcW w:w="3284" w:type="dxa"/>
            <w:gridSpan w:val="3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Фінансування</w:t>
            </w:r>
          </w:p>
        </w:tc>
      </w:tr>
      <w:tr w:rsidR="004C08D1" w:rsidRPr="00FD4A72" w:rsidTr="00751A5E">
        <w:trPr>
          <w:trHeight w:val="300"/>
        </w:trPr>
        <w:tc>
          <w:tcPr>
            <w:tcW w:w="484" w:type="dxa"/>
            <w:vMerge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  <w:vMerge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:rsidR="004C08D1" w:rsidRPr="00FD4A72" w:rsidRDefault="004C08D1" w:rsidP="000817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</w:rPr>
              <w:t>Джерела</w:t>
            </w:r>
          </w:p>
        </w:tc>
        <w:tc>
          <w:tcPr>
            <w:tcW w:w="1589" w:type="dxa"/>
            <w:gridSpan w:val="2"/>
            <w:vAlign w:val="center"/>
          </w:tcPr>
          <w:p w:rsidR="004C08D1" w:rsidRPr="00FD4A72" w:rsidRDefault="004C08D1" w:rsidP="000817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</w:rPr>
              <w:t>Обсяги, грн.</w:t>
            </w:r>
          </w:p>
        </w:tc>
      </w:tr>
      <w:tr w:rsidR="004C08D1" w:rsidRPr="00FD4A72" w:rsidTr="00167B59">
        <w:trPr>
          <w:trHeight w:val="240"/>
        </w:trPr>
        <w:tc>
          <w:tcPr>
            <w:tcW w:w="484" w:type="dxa"/>
            <w:vAlign w:val="center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1" w:type="dxa"/>
            <w:vAlign w:val="center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3" w:type="dxa"/>
            <w:vAlign w:val="center"/>
          </w:tcPr>
          <w:p w:rsidR="004C08D1" w:rsidRPr="00FD4A72" w:rsidRDefault="004C08D1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08D1" w:rsidRPr="00FD4A72" w:rsidTr="00B779FF">
        <w:trPr>
          <w:trHeight w:val="1680"/>
        </w:trPr>
        <w:tc>
          <w:tcPr>
            <w:tcW w:w="484" w:type="dxa"/>
          </w:tcPr>
          <w:p w:rsidR="004C08D1" w:rsidRPr="00FD4A72" w:rsidRDefault="004C08D1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01" w:type="dxa"/>
          </w:tcPr>
          <w:p w:rsidR="004C08D1" w:rsidRPr="00FD4A72" w:rsidRDefault="004C08D1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Утримання комунальної установи «Районний методичний кабінет» Пологівської районної ради Запорізької області</w:t>
            </w:r>
          </w:p>
        </w:tc>
        <w:tc>
          <w:tcPr>
            <w:tcW w:w="1701" w:type="dxa"/>
          </w:tcPr>
          <w:p w:rsidR="004C08D1" w:rsidRPr="00FD4A72" w:rsidRDefault="004C08D1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Пологівська районна рада Запорізької області</w:t>
            </w:r>
          </w:p>
        </w:tc>
        <w:tc>
          <w:tcPr>
            <w:tcW w:w="1559" w:type="dxa"/>
          </w:tcPr>
          <w:p w:rsidR="004C08D1" w:rsidRPr="00FD4A72" w:rsidRDefault="004C08D1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2021 рік</w:t>
            </w:r>
          </w:p>
        </w:tc>
        <w:tc>
          <w:tcPr>
            <w:tcW w:w="1701" w:type="dxa"/>
            <w:gridSpan w:val="2"/>
          </w:tcPr>
          <w:p w:rsidR="004C08D1" w:rsidRPr="00FD4A72" w:rsidRDefault="004C08D1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Районний бюджет</w:t>
            </w:r>
          </w:p>
        </w:tc>
        <w:tc>
          <w:tcPr>
            <w:tcW w:w="1583" w:type="dxa"/>
          </w:tcPr>
          <w:p w:rsidR="004C08D1" w:rsidRPr="00FD4A72" w:rsidRDefault="004C08D1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482100</w:t>
            </w:r>
          </w:p>
        </w:tc>
      </w:tr>
    </w:tbl>
    <w:p w:rsidR="004C08D1" w:rsidRDefault="004C08D1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C08D1" w:rsidRDefault="004C08D1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C08D1" w:rsidRDefault="004C08D1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C08D1" w:rsidRDefault="004C08D1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C08D1" w:rsidRPr="00FD4A72" w:rsidRDefault="004C08D1" w:rsidP="00B26A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</w:t>
      </w:r>
      <w:r w:rsidRPr="00FD4A72">
        <w:rPr>
          <w:rFonts w:ascii="Times New Roman" w:hAnsi="Times New Roman"/>
          <w:sz w:val="28"/>
          <w:szCs w:val="28"/>
        </w:rPr>
        <w:t>фінансово-господарського</w:t>
      </w:r>
    </w:p>
    <w:p w:rsidR="004C08D1" w:rsidRPr="00FD4A72" w:rsidRDefault="004C08D1" w:rsidP="00B26A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4C08D1" w:rsidRPr="00FD4A72" w:rsidRDefault="004C08D1" w:rsidP="00B26A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D4A72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D4A72">
        <w:rPr>
          <w:rFonts w:ascii="Times New Roman" w:hAnsi="Times New Roman"/>
          <w:sz w:val="28"/>
          <w:szCs w:val="28"/>
        </w:rPr>
        <w:t xml:space="preserve">   Марина МАРЧЕНКО</w:t>
      </w:r>
    </w:p>
    <w:p w:rsidR="004C08D1" w:rsidRPr="00FD4A72" w:rsidRDefault="004C08D1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6C24CF">
      <w:pPr>
        <w:spacing w:after="0"/>
        <w:rPr>
          <w:rFonts w:ascii="Times New Roman" w:hAnsi="Times New Roman"/>
          <w:sz w:val="28"/>
          <w:szCs w:val="28"/>
        </w:rPr>
      </w:pPr>
    </w:p>
    <w:p w:rsidR="004C08D1" w:rsidRPr="00F55901" w:rsidRDefault="004C08D1" w:rsidP="00FD13CA">
      <w:pPr>
        <w:pStyle w:val="Heading7"/>
        <w:jc w:val="center"/>
        <w:rPr>
          <w:b/>
          <w:bCs/>
          <w:sz w:val="28"/>
          <w:szCs w:val="28"/>
        </w:rPr>
      </w:pPr>
      <w:r w:rsidRPr="00F55901">
        <w:rPr>
          <w:b/>
          <w:bCs/>
          <w:sz w:val="28"/>
          <w:szCs w:val="28"/>
        </w:rPr>
        <w:t>ПОЯСНЮВАЛЬНА ЗАПИСКА</w:t>
      </w:r>
    </w:p>
    <w:p w:rsidR="004C08D1" w:rsidRPr="00F55901" w:rsidRDefault="004C08D1" w:rsidP="00FD13CA">
      <w:pPr>
        <w:rPr>
          <w:rFonts w:ascii="Times New Roman" w:hAnsi="Times New Roman"/>
          <w:sz w:val="28"/>
          <w:szCs w:val="28"/>
        </w:rPr>
      </w:pPr>
    </w:p>
    <w:p w:rsidR="004C08D1" w:rsidRPr="00F55901" w:rsidRDefault="004C08D1" w:rsidP="00FD13CA">
      <w:pPr>
        <w:jc w:val="center"/>
        <w:rPr>
          <w:rFonts w:ascii="Times New Roman" w:hAnsi="Times New Roman"/>
          <w:sz w:val="28"/>
          <w:szCs w:val="28"/>
        </w:rPr>
      </w:pPr>
      <w:r w:rsidRPr="00F55901">
        <w:rPr>
          <w:rFonts w:ascii="Times New Roman" w:hAnsi="Times New Roman"/>
          <w:b/>
          <w:bCs/>
          <w:sz w:val="28"/>
          <w:szCs w:val="28"/>
        </w:rPr>
        <w:t xml:space="preserve">до проєкту рішення районної ради «  </w:t>
      </w:r>
      <w:r w:rsidRPr="00F55901">
        <w:rPr>
          <w:rFonts w:ascii="Times New Roman" w:hAnsi="Times New Roman"/>
          <w:b/>
          <w:sz w:val="28"/>
          <w:szCs w:val="28"/>
        </w:rPr>
        <w:t>Про внесення змін до районної Програми утримання</w:t>
      </w:r>
      <w:r w:rsidRPr="00F55901">
        <w:rPr>
          <w:rFonts w:ascii="Times New Roman" w:hAnsi="Times New Roman"/>
          <w:b/>
          <w:color w:val="000000"/>
          <w:sz w:val="28"/>
          <w:szCs w:val="28"/>
        </w:rPr>
        <w:t xml:space="preserve"> комунальної установи «Районний методичний кабінет» Пологівської районної ради Запорізької області на 2021 рік»</w:t>
      </w:r>
    </w:p>
    <w:p w:rsidR="004C08D1" w:rsidRPr="00F55901" w:rsidRDefault="004C08D1" w:rsidP="00FD13CA">
      <w:pPr>
        <w:rPr>
          <w:rFonts w:ascii="Times New Roman" w:hAnsi="Times New Roman"/>
          <w:sz w:val="28"/>
          <w:szCs w:val="28"/>
        </w:rPr>
      </w:pPr>
    </w:p>
    <w:p w:rsidR="004C08D1" w:rsidRPr="00F55901" w:rsidRDefault="004C08D1" w:rsidP="00FD13CA">
      <w:pPr>
        <w:jc w:val="both"/>
        <w:rPr>
          <w:rFonts w:ascii="Times New Roman" w:hAnsi="Times New Roman"/>
          <w:sz w:val="28"/>
          <w:szCs w:val="28"/>
        </w:rPr>
      </w:pPr>
      <w:r w:rsidRPr="00F55901">
        <w:rPr>
          <w:rFonts w:ascii="Times New Roman" w:hAnsi="Times New Roman"/>
          <w:sz w:val="28"/>
          <w:szCs w:val="28"/>
        </w:rPr>
        <w:tab/>
        <w:t xml:space="preserve">Даний проєкт рішення розроблений відповідно </w:t>
      </w:r>
      <w:r w:rsidRPr="00F55901">
        <w:rPr>
          <w:rFonts w:ascii="Times New Roman" w:hAnsi="Times New Roman"/>
          <w:color w:val="000000"/>
          <w:sz w:val="28"/>
          <w:szCs w:val="28"/>
        </w:rPr>
        <w:t xml:space="preserve">до ст.43 Закону України «Про місцеве самоврядування в Україні», ст. 91 Бюджетного кодексу України. </w:t>
      </w:r>
      <w:r w:rsidRPr="00F55901">
        <w:rPr>
          <w:rFonts w:ascii="Times New Roman" w:hAnsi="Times New Roman"/>
          <w:sz w:val="28"/>
          <w:szCs w:val="28"/>
        </w:rPr>
        <w:t xml:space="preserve"> </w:t>
      </w:r>
    </w:p>
    <w:p w:rsidR="004C08D1" w:rsidRPr="00F55901" w:rsidRDefault="004C08D1" w:rsidP="00FD13C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F55901">
        <w:rPr>
          <w:rFonts w:ascii="Times New Roman" w:hAnsi="Times New Roman"/>
          <w:sz w:val="28"/>
          <w:szCs w:val="28"/>
        </w:rPr>
        <w:t>Відповідно до постанови Кабінету Міністрів України від 20 січня 2021 року №29 «Деякі питання оплати праці працівників установ,закладів та організацій окремих галузей бюджетної сфери» посадові оклади з 1 січня 2021 року розраховуються виходячи з розміру посадового окладу працівника 1 тарифного розряду-2670 гривень.</w:t>
      </w:r>
    </w:p>
    <w:p w:rsidR="004C08D1" w:rsidRPr="00F55901" w:rsidRDefault="004C08D1" w:rsidP="00FD13CA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55901">
        <w:rPr>
          <w:rFonts w:ascii="Times New Roman" w:hAnsi="Times New Roman"/>
          <w:sz w:val="28"/>
          <w:szCs w:val="28"/>
        </w:rPr>
        <w:tab/>
        <w:t>Проєктом пропонується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 xml:space="preserve"> забезпечення ліквідаційної процедури відповідно до діючого законодавства, а саме </w:t>
      </w:r>
      <w:r w:rsidRPr="00F55901">
        <w:rPr>
          <w:rFonts w:ascii="Times New Roman" w:hAnsi="Times New Roman"/>
          <w:sz w:val="28"/>
          <w:szCs w:val="28"/>
        </w:rPr>
        <w:t>виплати всіх складових заробітної плати гарантованих чинним законодавством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F55901">
        <w:rPr>
          <w:rFonts w:ascii="Times New Roman" w:hAnsi="Times New Roman"/>
          <w:sz w:val="28"/>
          <w:szCs w:val="28"/>
        </w:rPr>
        <w:t>грошової компенсації за усі невикористані дні щорічної відпустки,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55901">
        <w:rPr>
          <w:rFonts w:ascii="Times New Roman" w:hAnsi="Times New Roman"/>
          <w:sz w:val="28"/>
          <w:szCs w:val="28"/>
        </w:rPr>
        <w:t xml:space="preserve">вихідної допомоги у розмірі не менше середнього місячного заробітку, </w:t>
      </w:r>
      <w:r w:rsidRPr="00F55901">
        <w:rPr>
          <w:rFonts w:ascii="Times New Roman" w:hAnsi="Times New Roman"/>
          <w:sz w:val="28"/>
          <w:szCs w:val="28"/>
          <w:lang w:eastAsia="ru-RU"/>
        </w:rPr>
        <w:t>фінансове забезпечення видатків на поточне утримання</w:t>
      </w:r>
      <w:r w:rsidRPr="00F55901">
        <w:rPr>
          <w:rFonts w:ascii="Times New Roman" w:hAnsi="Times New Roman"/>
          <w:sz w:val="28"/>
          <w:szCs w:val="28"/>
        </w:rPr>
        <w:t xml:space="preserve"> комунальної установи «Районний методичний кабінет» Пологівської районної ради Запорізької області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C08D1" w:rsidRPr="00F55901" w:rsidRDefault="004C08D1" w:rsidP="00FD13CA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C08D1" w:rsidRPr="00F55901" w:rsidRDefault="004C08D1" w:rsidP="00FD13CA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C08D1" w:rsidRPr="00F55901" w:rsidRDefault="004C08D1" w:rsidP="00FD13CA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F55901">
        <w:rPr>
          <w:sz w:val="28"/>
          <w:szCs w:val="28"/>
        </w:rPr>
        <w:t>ачальник відділу фінансово-господарського</w:t>
      </w:r>
    </w:p>
    <w:p w:rsidR="004C08D1" w:rsidRPr="00F55901" w:rsidRDefault="004C08D1" w:rsidP="00FD13CA">
      <w:pPr>
        <w:pStyle w:val="1"/>
        <w:rPr>
          <w:sz w:val="28"/>
          <w:szCs w:val="28"/>
        </w:rPr>
      </w:pPr>
      <w:r w:rsidRPr="00F55901">
        <w:rPr>
          <w:sz w:val="28"/>
          <w:szCs w:val="28"/>
        </w:rPr>
        <w:t>забезпечення виконавчого апарату</w:t>
      </w:r>
    </w:p>
    <w:p w:rsidR="004C08D1" w:rsidRPr="00F55901" w:rsidRDefault="004C08D1" w:rsidP="00FD13CA">
      <w:pPr>
        <w:pStyle w:val="1"/>
        <w:rPr>
          <w:sz w:val="28"/>
          <w:szCs w:val="28"/>
        </w:rPr>
      </w:pPr>
      <w:r w:rsidRPr="00F55901">
        <w:rPr>
          <w:sz w:val="28"/>
          <w:szCs w:val="28"/>
        </w:rPr>
        <w:t>районної ради,головний бухгалтер                                  Марина МАРЧЕНКО</w:t>
      </w:r>
    </w:p>
    <w:p w:rsidR="004C08D1" w:rsidRPr="00F55901" w:rsidRDefault="004C08D1" w:rsidP="00FD13C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Pr="00F5590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C08D1" w:rsidRDefault="004C08D1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4C08D1" w:rsidSect="00FE55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6010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0A7A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1CA9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18041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B32F0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FE51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4A1A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625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20A7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B22B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2">
    <w:nsid w:val="0CE032A5"/>
    <w:multiLevelType w:val="hybridMultilevel"/>
    <w:tmpl w:val="064AA7F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9B2241"/>
    <w:multiLevelType w:val="hybridMultilevel"/>
    <w:tmpl w:val="63820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D834A6"/>
    <w:multiLevelType w:val="hybridMultilevel"/>
    <w:tmpl w:val="FA7066FE"/>
    <w:lvl w:ilvl="0" w:tplc="FA8A481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0C7AD0"/>
    <w:multiLevelType w:val="hybridMultilevel"/>
    <w:tmpl w:val="F386125A"/>
    <w:lvl w:ilvl="0" w:tplc="3F507370">
      <w:start w:val="4"/>
      <w:numFmt w:val="bullet"/>
      <w:lvlText w:val="-"/>
      <w:lvlJc w:val="left"/>
      <w:pPr>
        <w:ind w:left="81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7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5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33C"/>
    <w:rsid w:val="000000A5"/>
    <w:rsid w:val="00000E2E"/>
    <w:rsid w:val="0000122B"/>
    <w:rsid w:val="00001927"/>
    <w:rsid w:val="00002733"/>
    <w:rsid w:val="00002A61"/>
    <w:rsid w:val="00002D41"/>
    <w:rsid w:val="00003465"/>
    <w:rsid w:val="000036AB"/>
    <w:rsid w:val="000050E0"/>
    <w:rsid w:val="00006A2C"/>
    <w:rsid w:val="00011DF5"/>
    <w:rsid w:val="000124E9"/>
    <w:rsid w:val="00014877"/>
    <w:rsid w:val="0001530C"/>
    <w:rsid w:val="0001596A"/>
    <w:rsid w:val="00015E65"/>
    <w:rsid w:val="00016EC6"/>
    <w:rsid w:val="00017A64"/>
    <w:rsid w:val="0002070C"/>
    <w:rsid w:val="000208A7"/>
    <w:rsid w:val="00020C86"/>
    <w:rsid w:val="00021232"/>
    <w:rsid w:val="00021403"/>
    <w:rsid w:val="0002182E"/>
    <w:rsid w:val="00023C7F"/>
    <w:rsid w:val="000247B8"/>
    <w:rsid w:val="00026B75"/>
    <w:rsid w:val="00027964"/>
    <w:rsid w:val="0003056B"/>
    <w:rsid w:val="000305EF"/>
    <w:rsid w:val="0003142A"/>
    <w:rsid w:val="000315C7"/>
    <w:rsid w:val="0003179C"/>
    <w:rsid w:val="00033B83"/>
    <w:rsid w:val="00033FB7"/>
    <w:rsid w:val="00033FC4"/>
    <w:rsid w:val="00034BAD"/>
    <w:rsid w:val="000350A9"/>
    <w:rsid w:val="00035E58"/>
    <w:rsid w:val="00035EFD"/>
    <w:rsid w:val="00041409"/>
    <w:rsid w:val="000424B6"/>
    <w:rsid w:val="00042ABF"/>
    <w:rsid w:val="00043ADD"/>
    <w:rsid w:val="00044181"/>
    <w:rsid w:val="000441D7"/>
    <w:rsid w:val="00045514"/>
    <w:rsid w:val="000455EF"/>
    <w:rsid w:val="0004588D"/>
    <w:rsid w:val="00045D04"/>
    <w:rsid w:val="00046182"/>
    <w:rsid w:val="00046897"/>
    <w:rsid w:val="0005068C"/>
    <w:rsid w:val="00051CE8"/>
    <w:rsid w:val="00053395"/>
    <w:rsid w:val="00054347"/>
    <w:rsid w:val="000565FE"/>
    <w:rsid w:val="000566AF"/>
    <w:rsid w:val="00057F89"/>
    <w:rsid w:val="00060ED2"/>
    <w:rsid w:val="00061513"/>
    <w:rsid w:val="00061732"/>
    <w:rsid w:val="000629C5"/>
    <w:rsid w:val="00063F0C"/>
    <w:rsid w:val="00064CD1"/>
    <w:rsid w:val="0006512D"/>
    <w:rsid w:val="0006530F"/>
    <w:rsid w:val="00071BB2"/>
    <w:rsid w:val="00071EF0"/>
    <w:rsid w:val="000722AC"/>
    <w:rsid w:val="000748B6"/>
    <w:rsid w:val="00074FA6"/>
    <w:rsid w:val="000750B3"/>
    <w:rsid w:val="00075662"/>
    <w:rsid w:val="0007599D"/>
    <w:rsid w:val="00076D60"/>
    <w:rsid w:val="00081710"/>
    <w:rsid w:val="00082288"/>
    <w:rsid w:val="00082778"/>
    <w:rsid w:val="00082FFF"/>
    <w:rsid w:val="00083508"/>
    <w:rsid w:val="000839ED"/>
    <w:rsid w:val="0008407B"/>
    <w:rsid w:val="000843F5"/>
    <w:rsid w:val="00085528"/>
    <w:rsid w:val="000855F2"/>
    <w:rsid w:val="00086AFC"/>
    <w:rsid w:val="00091C6D"/>
    <w:rsid w:val="00091D70"/>
    <w:rsid w:val="000924ED"/>
    <w:rsid w:val="00093763"/>
    <w:rsid w:val="0009437D"/>
    <w:rsid w:val="000945B5"/>
    <w:rsid w:val="00094B5D"/>
    <w:rsid w:val="00094B94"/>
    <w:rsid w:val="000952E8"/>
    <w:rsid w:val="00096D54"/>
    <w:rsid w:val="00097D9C"/>
    <w:rsid w:val="000A00AB"/>
    <w:rsid w:val="000A0C04"/>
    <w:rsid w:val="000A10B6"/>
    <w:rsid w:val="000A13CB"/>
    <w:rsid w:val="000A20CF"/>
    <w:rsid w:val="000A276F"/>
    <w:rsid w:val="000A2B75"/>
    <w:rsid w:val="000A3351"/>
    <w:rsid w:val="000A4004"/>
    <w:rsid w:val="000A45E1"/>
    <w:rsid w:val="000A4774"/>
    <w:rsid w:val="000A64F2"/>
    <w:rsid w:val="000A70F5"/>
    <w:rsid w:val="000A7964"/>
    <w:rsid w:val="000A7CA5"/>
    <w:rsid w:val="000A7D2E"/>
    <w:rsid w:val="000B023F"/>
    <w:rsid w:val="000B043C"/>
    <w:rsid w:val="000B1CB5"/>
    <w:rsid w:val="000B2003"/>
    <w:rsid w:val="000B3467"/>
    <w:rsid w:val="000B47B9"/>
    <w:rsid w:val="000B4E02"/>
    <w:rsid w:val="000B78DE"/>
    <w:rsid w:val="000B7C3D"/>
    <w:rsid w:val="000C0406"/>
    <w:rsid w:val="000C13EA"/>
    <w:rsid w:val="000C1B7C"/>
    <w:rsid w:val="000C1D07"/>
    <w:rsid w:val="000C2AD5"/>
    <w:rsid w:val="000C5B98"/>
    <w:rsid w:val="000D31DB"/>
    <w:rsid w:val="000D3D95"/>
    <w:rsid w:val="000D3FE3"/>
    <w:rsid w:val="000D4850"/>
    <w:rsid w:val="000D5684"/>
    <w:rsid w:val="000D5BC0"/>
    <w:rsid w:val="000D5DA8"/>
    <w:rsid w:val="000D67FE"/>
    <w:rsid w:val="000D6DD4"/>
    <w:rsid w:val="000E02C7"/>
    <w:rsid w:val="000E0601"/>
    <w:rsid w:val="000E063C"/>
    <w:rsid w:val="000E0680"/>
    <w:rsid w:val="000E11C2"/>
    <w:rsid w:val="000E3AA2"/>
    <w:rsid w:val="000E64B8"/>
    <w:rsid w:val="000E7557"/>
    <w:rsid w:val="000F0701"/>
    <w:rsid w:val="000F3128"/>
    <w:rsid w:val="000F47E5"/>
    <w:rsid w:val="000F4C2F"/>
    <w:rsid w:val="000F6A9C"/>
    <w:rsid w:val="000F75CF"/>
    <w:rsid w:val="00101BF0"/>
    <w:rsid w:val="001022D7"/>
    <w:rsid w:val="0010295F"/>
    <w:rsid w:val="00102CE9"/>
    <w:rsid w:val="0010392A"/>
    <w:rsid w:val="00104D11"/>
    <w:rsid w:val="00104DF8"/>
    <w:rsid w:val="00105EF5"/>
    <w:rsid w:val="00107B01"/>
    <w:rsid w:val="00111ECE"/>
    <w:rsid w:val="00111FCE"/>
    <w:rsid w:val="00115436"/>
    <w:rsid w:val="00115684"/>
    <w:rsid w:val="00115EA4"/>
    <w:rsid w:val="00116E6F"/>
    <w:rsid w:val="00117A97"/>
    <w:rsid w:val="00120BC9"/>
    <w:rsid w:val="00120C4A"/>
    <w:rsid w:val="00121486"/>
    <w:rsid w:val="00121B70"/>
    <w:rsid w:val="00123679"/>
    <w:rsid w:val="00124637"/>
    <w:rsid w:val="00124EBA"/>
    <w:rsid w:val="00124ECE"/>
    <w:rsid w:val="00124F01"/>
    <w:rsid w:val="00126204"/>
    <w:rsid w:val="00126F85"/>
    <w:rsid w:val="00127EFB"/>
    <w:rsid w:val="00130441"/>
    <w:rsid w:val="00131777"/>
    <w:rsid w:val="00131D58"/>
    <w:rsid w:val="0013291A"/>
    <w:rsid w:val="0013314F"/>
    <w:rsid w:val="001333AB"/>
    <w:rsid w:val="00133D85"/>
    <w:rsid w:val="001354A9"/>
    <w:rsid w:val="001354ED"/>
    <w:rsid w:val="0013717F"/>
    <w:rsid w:val="00137257"/>
    <w:rsid w:val="00137AC2"/>
    <w:rsid w:val="00142538"/>
    <w:rsid w:val="00142D80"/>
    <w:rsid w:val="001436DE"/>
    <w:rsid w:val="00143EB5"/>
    <w:rsid w:val="00144764"/>
    <w:rsid w:val="00145888"/>
    <w:rsid w:val="00146A49"/>
    <w:rsid w:val="00147E74"/>
    <w:rsid w:val="00150099"/>
    <w:rsid w:val="00150B29"/>
    <w:rsid w:val="0015119C"/>
    <w:rsid w:val="00151D33"/>
    <w:rsid w:val="00153FBA"/>
    <w:rsid w:val="00154141"/>
    <w:rsid w:val="0015416A"/>
    <w:rsid w:val="00154436"/>
    <w:rsid w:val="001547C5"/>
    <w:rsid w:val="00154B94"/>
    <w:rsid w:val="00154C55"/>
    <w:rsid w:val="00154CBF"/>
    <w:rsid w:val="00155A8E"/>
    <w:rsid w:val="00155B20"/>
    <w:rsid w:val="0015652D"/>
    <w:rsid w:val="0015797A"/>
    <w:rsid w:val="00160495"/>
    <w:rsid w:val="001616EB"/>
    <w:rsid w:val="00161CDF"/>
    <w:rsid w:val="00163119"/>
    <w:rsid w:val="00164389"/>
    <w:rsid w:val="00166615"/>
    <w:rsid w:val="00167B59"/>
    <w:rsid w:val="00167BF8"/>
    <w:rsid w:val="00170233"/>
    <w:rsid w:val="00170C23"/>
    <w:rsid w:val="001710F8"/>
    <w:rsid w:val="00171767"/>
    <w:rsid w:val="00172AB0"/>
    <w:rsid w:val="00173F3E"/>
    <w:rsid w:val="00174291"/>
    <w:rsid w:val="001750C8"/>
    <w:rsid w:val="00177A00"/>
    <w:rsid w:val="0018045E"/>
    <w:rsid w:val="00180805"/>
    <w:rsid w:val="00182B92"/>
    <w:rsid w:val="001838C7"/>
    <w:rsid w:val="00183D13"/>
    <w:rsid w:val="00184634"/>
    <w:rsid w:val="00184775"/>
    <w:rsid w:val="00184A24"/>
    <w:rsid w:val="00185D9D"/>
    <w:rsid w:val="00186F74"/>
    <w:rsid w:val="00187273"/>
    <w:rsid w:val="001873CD"/>
    <w:rsid w:val="00187B06"/>
    <w:rsid w:val="0019032E"/>
    <w:rsid w:val="00191186"/>
    <w:rsid w:val="0019152A"/>
    <w:rsid w:val="00191C87"/>
    <w:rsid w:val="00191E86"/>
    <w:rsid w:val="00192073"/>
    <w:rsid w:val="001932D7"/>
    <w:rsid w:val="00193AC7"/>
    <w:rsid w:val="00193E9F"/>
    <w:rsid w:val="001963F4"/>
    <w:rsid w:val="00197B7A"/>
    <w:rsid w:val="00197C40"/>
    <w:rsid w:val="001A00A0"/>
    <w:rsid w:val="001A11F1"/>
    <w:rsid w:val="001A212A"/>
    <w:rsid w:val="001A2BC4"/>
    <w:rsid w:val="001A470E"/>
    <w:rsid w:val="001A7205"/>
    <w:rsid w:val="001A7ADC"/>
    <w:rsid w:val="001A7DFA"/>
    <w:rsid w:val="001B0694"/>
    <w:rsid w:val="001B1C6B"/>
    <w:rsid w:val="001B36FF"/>
    <w:rsid w:val="001B50FA"/>
    <w:rsid w:val="001B5B43"/>
    <w:rsid w:val="001B6AB3"/>
    <w:rsid w:val="001C0D8A"/>
    <w:rsid w:val="001C23C5"/>
    <w:rsid w:val="001C2941"/>
    <w:rsid w:val="001C2B1B"/>
    <w:rsid w:val="001C3262"/>
    <w:rsid w:val="001C35B9"/>
    <w:rsid w:val="001C396B"/>
    <w:rsid w:val="001C4391"/>
    <w:rsid w:val="001C48B1"/>
    <w:rsid w:val="001C4910"/>
    <w:rsid w:val="001C6EEE"/>
    <w:rsid w:val="001C7A01"/>
    <w:rsid w:val="001D0159"/>
    <w:rsid w:val="001D0A4B"/>
    <w:rsid w:val="001D1198"/>
    <w:rsid w:val="001D3EAC"/>
    <w:rsid w:val="001D4099"/>
    <w:rsid w:val="001D5481"/>
    <w:rsid w:val="001D6265"/>
    <w:rsid w:val="001D7C46"/>
    <w:rsid w:val="001E02D8"/>
    <w:rsid w:val="001E0DE7"/>
    <w:rsid w:val="001E127A"/>
    <w:rsid w:val="001E1CC2"/>
    <w:rsid w:val="001E3D43"/>
    <w:rsid w:val="001F0100"/>
    <w:rsid w:val="001F091C"/>
    <w:rsid w:val="001F1A5B"/>
    <w:rsid w:val="001F1D08"/>
    <w:rsid w:val="001F22F0"/>
    <w:rsid w:val="001F3764"/>
    <w:rsid w:val="001F3A5E"/>
    <w:rsid w:val="001F511E"/>
    <w:rsid w:val="001F5278"/>
    <w:rsid w:val="001F619F"/>
    <w:rsid w:val="00200ABE"/>
    <w:rsid w:val="00201C51"/>
    <w:rsid w:val="00201F8F"/>
    <w:rsid w:val="00202DBA"/>
    <w:rsid w:val="00202DEB"/>
    <w:rsid w:val="002041C5"/>
    <w:rsid w:val="00204778"/>
    <w:rsid w:val="00205725"/>
    <w:rsid w:val="00205824"/>
    <w:rsid w:val="00205908"/>
    <w:rsid w:val="00206824"/>
    <w:rsid w:val="002068F2"/>
    <w:rsid w:val="00211FB0"/>
    <w:rsid w:val="002120E0"/>
    <w:rsid w:val="002138EE"/>
    <w:rsid w:val="00214339"/>
    <w:rsid w:val="002168E1"/>
    <w:rsid w:val="0022038C"/>
    <w:rsid w:val="00221691"/>
    <w:rsid w:val="002216C4"/>
    <w:rsid w:val="00221E8A"/>
    <w:rsid w:val="00223C2E"/>
    <w:rsid w:val="002244C5"/>
    <w:rsid w:val="002256E1"/>
    <w:rsid w:val="00226C6E"/>
    <w:rsid w:val="002274DE"/>
    <w:rsid w:val="00227CC3"/>
    <w:rsid w:val="00231632"/>
    <w:rsid w:val="0023195D"/>
    <w:rsid w:val="00231DB5"/>
    <w:rsid w:val="00233B32"/>
    <w:rsid w:val="00234954"/>
    <w:rsid w:val="00235862"/>
    <w:rsid w:val="00236175"/>
    <w:rsid w:val="002367C0"/>
    <w:rsid w:val="00236E24"/>
    <w:rsid w:val="00241A96"/>
    <w:rsid w:val="00241E39"/>
    <w:rsid w:val="00242FE4"/>
    <w:rsid w:val="0024517F"/>
    <w:rsid w:val="00245B98"/>
    <w:rsid w:val="00245D7B"/>
    <w:rsid w:val="00245E65"/>
    <w:rsid w:val="0024682F"/>
    <w:rsid w:val="00247552"/>
    <w:rsid w:val="00247965"/>
    <w:rsid w:val="00251AA1"/>
    <w:rsid w:val="00252087"/>
    <w:rsid w:val="002526FB"/>
    <w:rsid w:val="00253674"/>
    <w:rsid w:val="002547A8"/>
    <w:rsid w:val="00255402"/>
    <w:rsid w:val="002554A5"/>
    <w:rsid w:val="00255863"/>
    <w:rsid w:val="0025586F"/>
    <w:rsid w:val="00256B68"/>
    <w:rsid w:val="002607D8"/>
    <w:rsid w:val="00261085"/>
    <w:rsid w:val="002621C1"/>
    <w:rsid w:val="00263334"/>
    <w:rsid w:val="002639C4"/>
    <w:rsid w:val="00263B2C"/>
    <w:rsid w:val="00263E7F"/>
    <w:rsid w:val="00264FAA"/>
    <w:rsid w:val="00266D12"/>
    <w:rsid w:val="0026770C"/>
    <w:rsid w:val="00267F0B"/>
    <w:rsid w:val="00270FAD"/>
    <w:rsid w:val="002752F6"/>
    <w:rsid w:val="002761A4"/>
    <w:rsid w:val="002766AA"/>
    <w:rsid w:val="00276E21"/>
    <w:rsid w:val="002806EA"/>
    <w:rsid w:val="00280DD1"/>
    <w:rsid w:val="002813CA"/>
    <w:rsid w:val="0028189A"/>
    <w:rsid w:val="00281B6A"/>
    <w:rsid w:val="00281EFB"/>
    <w:rsid w:val="00282197"/>
    <w:rsid w:val="00284BE2"/>
    <w:rsid w:val="00284E3E"/>
    <w:rsid w:val="00285552"/>
    <w:rsid w:val="00286025"/>
    <w:rsid w:val="002867D6"/>
    <w:rsid w:val="00286D76"/>
    <w:rsid w:val="00287F5A"/>
    <w:rsid w:val="002902B8"/>
    <w:rsid w:val="00293350"/>
    <w:rsid w:val="002938EF"/>
    <w:rsid w:val="002948EE"/>
    <w:rsid w:val="00294BE6"/>
    <w:rsid w:val="00297E99"/>
    <w:rsid w:val="00297ECF"/>
    <w:rsid w:val="002A0D4C"/>
    <w:rsid w:val="002A22A1"/>
    <w:rsid w:val="002A4E60"/>
    <w:rsid w:val="002A5457"/>
    <w:rsid w:val="002A5619"/>
    <w:rsid w:val="002A5873"/>
    <w:rsid w:val="002A62D2"/>
    <w:rsid w:val="002A6605"/>
    <w:rsid w:val="002A773D"/>
    <w:rsid w:val="002A79FB"/>
    <w:rsid w:val="002B046E"/>
    <w:rsid w:val="002B13D9"/>
    <w:rsid w:val="002B3751"/>
    <w:rsid w:val="002B3902"/>
    <w:rsid w:val="002B408A"/>
    <w:rsid w:val="002B5307"/>
    <w:rsid w:val="002B6C4D"/>
    <w:rsid w:val="002B7579"/>
    <w:rsid w:val="002C1976"/>
    <w:rsid w:val="002C1F60"/>
    <w:rsid w:val="002C2F26"/>
    <w:rsid w:val="002C3F2F"/>
    <w:rsid w:val="002C4E48"/>
    <w:rsid w:val="002C51E5"/>
    <w:rsid w:val="002C646B"/>
    <w:rsid w:val="002C7389"/>
    <w:rsid w:val="002D13CB"/>
    <w:rsid w:val="002D192B"/>
    <w:rsid w:val="002D1D43"/>
    <w:rsid w:val="002D23F6"/>
    <w:rsid w:val="002D3888"/>
    <w:rsid w:val="002D518F"/>
    <w:rsid w:val="002D6D8F"/>
    <w:rsid w:val="002D7E15"/>
    <w:rsid w:val="002E0611"/>
    <w:rsid w:val="002E0839"/>
    <w:rsid w:val="002E1FF2"/>
    <w:rsid w:val="002E30D3"/>
    <w:rsid w:val="002E4463"/>
    <w:rsid w:val="002E4C56"/>
    <w:rsid w:val="002E6F52"/>
    <w:rsid w:val="002E6F54"/>
    <w:rsid w:val="002E7870"/>
    <w:rsid w:val="002F0594"/>
    <w:rsid w:val="002F082B"/>
    <w:rsid w:val="002F1819"/>
    <w:rsid w:val="002F2572"/>
    <w:rsid w:val="002F2D50"/>
    <w:rsid w:val="002F43D2"/>
    <w:rsid w:val="002F498D"/>
    <w:rsid w:val="002F5425"/>
    <w:rsid w:val="002F6684"/>
    <w:rsid w:val="002F6AF3"/>
    <w:rsid w:val="002F6F34"/>
    <w:rsid w:val="002F77EE"/>
    <w:rsid w:val="002F7808"/>
    <w:rsid w:val="003011BE"/>
    <w:rsid w:val="00301D42"/>
    <w:rsid w:val="00301F65"/>
    <w:rsid w:val="00302299"/>
    <w:rsid w:val="00302574"/>
    <w:rsid w:val="00302744"/>
    <w:rsid w:val="003027CB"/>
    <w:rsid w:val="003043B4"/>
    <w:rsid w:val="00304842"/>
    <w:rsid w:val="003049B5"/>
    <w:rsid w:val="00304D38"/>
    <w:rsid w:val="003076C5"/>
    <w:rsid w:val="003076F7"/>
    <w:rsid w:val="00310002"/>
    <w:rsid w:val="00310013"/>
    <w:rsid w:val="003100FD"/>
    <w:rsid w:val="00313D89"/>
    <w:rsid w:val="0031440D"/>
    <w:rsid w:val="003154C5"/>
    <w:rsid w:val="003156E0"/>
    <w:rsid w:val="00315B17"/>
    <w:rsid w:val="00315E0E"/>
    <w:rsid w:val="0031654C"/>
    <w:rsid w:val="00317389"/>
    <w:rsid w:val="00317678"/>
    <w:rsid w:val="00317DAC"/>
    <w:rsid w:val="0032057E"/>
    <w:rsid w:val="003213DE"/>
    <w:rsid w:val="00321E0F"/>
    <w:rsid w:val="00321E25"/>
    <w:rsid w:val="003260A4"/>
    <w:rsid w:val="0032679A"/>
    <w:rsid w:val="0032791D"/>
    <w:rsid w:val="00330039"/>
    <w:rsid w:val="0033189D"/>
    <w:rsid w:val="00332C8D"/>
    <w:rsid w:val="003345D1"/>
    <w:rsid w:val="00334688"/>
    <w:rsid w:val="003348C8"/>
    <w:rsid w:val="00334C4D"/>
    <w:rsid w:val="00336048"/>
    <w:rsid w:val="003377C7"/>
    <w:rsid w:val="003377D4"/>
    <w:rsid w:val="00340023"/>
    <w:rsid w:val="00340A47"/>
    <w:rsid w:val="003434B6"/>
    <w:rsid w:val="003436D7"/>
    <w:rsid w:val="00343752"/>
    <w:rsid w:val="00344496"/>
    <w:rsid w:val="00344633"/>
    <w:rsid w:val="0034468D"/>
    <w:rsid w:val="00344DC9"/>
    <w:rsid w:val="00345655"/>
    <w:rsid w:val="003461C2"/>
    <w:rsid w:val="00347254"/>
    <w:rsid w:val="00347E57"/>
    <w:rsid w:val="00350A4E"/>
    <w:rsid w:val="0035198C"/>
    <w:rsid w:val="00352055"/>
    <w:rsid w:val="003525C1"/>
    <w:rsid w:val="003530F4"/>
    <w:rsid w:val="00353B4D"/>
    <w:rsid w:val="0035416A"/>
    <w:rsid w:val="003565E6"/>
    <w:rsid w:val="003571CF"/>
    <w:rsid w:val="00357AE3"/>
    <w:rsid w:val="00360719"/>
    <w:rsid w:val="00361457"/>
    <w:rsid w:val="00362A64"/>
    <w:rsid w:val="0036357E"/>
    <w:rsid w:val="00363AC5"/>
    <w:rsid w:val="0036553B"/>
    <w:rsid w:val="0036623F"/>
    <w:rsid w:val="0036722F"/>
    <w:rsid w:val="0037073F"/>
    <w:rsid w:val="003707E6"/>
    <w:rsid w:val="003711CD"/>
    <w:rsid w:val="00372D5E"/>
    <w:rsid w:val="00372F69"/>
    <w:rsid w:val="003730A5"/>
    <w:rsid w:val="0037355E"/>
    <w:rsid w:val="00373D82"/>
    <w:rsid w:val="00374BFB"/>
    <w:rsid w:val="00376A5B"/>
    <w:rsid w:val="0037700C"/>
    <w:rsid w:val="003804BF"/>
    <w:rsid w:val="00381A14"/>
    <w:rsid w:val="0038233B"/>
    <w:rsid w:val="00382621"/>
    <w:rsid w:val="00382C1B"/>
    <w:rsid w:val="00382F4A"/>
    <w:rsid w:val="00382FB4"/>
    <w:rsid w:val="00383068"/>
    <w:rsid w:val="00383BF0"/>
    <w:rsid w:val="003843CF"/>
    <w:rsid w:val="00384720"/>
    <w:rsid w:val="00384C8D"/>
    <w:rsid w:val="00386EF2"/>
    <w:rsid w:val="00390BE3"/>
    <w:rsid w:val="00390C8F"/>
    <w:rsid w:val="00392D14"/>
    <w:rsid w:val="0039315B"/>
    <w:rsid w:val="0039357D"/>
    <w:rsid w:val="00393B0E"/>
    <w:rsid w:val="003946AF"/>
    <w:rsid w:val="00394CED"/>
    <w:rsid w:val="00394E69"/>
    <w:rsid w:val="00396C77"/>
    <w:rsid w:val="0039738D"/>
    <w:rsid w:val="003A0949"/>
    <w:rsid w:val="003A1664"/>
    <w:rsid w:val="003A27F5"/>
    <w:rsid w:val="003A2893"/>
    <w:rsid w:val="003A2C54"/>
    <w:rsid w:val="003A2D6B"/>
    <w:rsid w:val="003A2ED2"/>
    <w:rsid w:val="003A34C3"/>
    <w:rsid w:val="003A3E3B"/>
    <w:rsid w:val="003A5996"/>
    <w:rsid w:val="003A61A8"/>
    <w:rsid w:val="003A67DF"/>
    <w:rsid w:val="003A6E05"/>
    <w:rsid w:val="003A6F99"/>
    <w:rsid w:val="003B1011"/>
    <w:rsid w:val="003B266C"/>
    <w:rsid w:val="003B2871"/>
    <w:rsid w:val="003B45FE"/>
    <w:rsid w:val="003B59B1"/>
    <w:rsid w:val="003B5C40"/>
    <w:rsid w:val="003B6068"/>
    <w:rsid w:val="003C05DE"/>
    <w:rsid w:val="003C06A7"/>
    <w:rsid w:val="003C2151"/>
    <w:rsid w:val="003C3A37"/>
    <w:rsid w:val="003C49EB"/>
    <w:rsid w:val="003C566D"/>
    <w:rsid w:val="003C6E8C"/>
    <w:rsid w:val="003C7E37"/>
    <w:rsid w:val="003D04C9"/>
    <w:rsid w:val="003D14E6"/>
    <w:rsid w:val="003D2999"/>
    <w:rsid w:val="003D2D11"/>
    <w:rsid w:val="003D4506"/>
    <w:rsid w:val="003D5DF4"/>
    <w:rsid w:val="003D6D06"/>
    <w:rsid w:val="003D7ABE"/>
    <w:rsid w:val="003D7E6D"/>
    <w:rsid w:val="003E0CE4"/>
    <w:rsid w:val="003E13DC"/>
    <w:rsid w:val="003E16DA"/>
    <w:rsid w:val="003E25DE"/>
    <w:rsid w:val="003E2975"/>
    <w:rsid w:val="003E3779"/>
    <w:rsid w:val="003E5485"/>
    <w:rsid w:val="003E5B4D"/>
    <w:rsid w:val="003E5C7F"/>
    <w:rsid w:val="003E72C3"/>
    <w:rsid w:val="003F0499"/>
    <w:rsid w:val="003F14AF"/>
    <w:rsid w:val="003F1EFF"/>
    <w:rsid w:val="003F2B6B"/>
    <w:rsid w:val="003F3034"/>
    <w:rsid w:val="003F4A05"/>
    <w:rsid w:val="003F5709"/>
    <w:rsid w:val="003F6ACF"/>
    <w:rsid w:val="003F6F35"/>
    <w:rsid w:val="003F7275"/>
    <w:rsid w:val="003F7BBB"/>
    <w:rsid w:val="00400937"/>
    <w:rsid w:val="004011E9"/>
    <w:rsid w:val="00402790"/>
    <w:rsid w:val="004027F7"/>
    <w:rsid w:val="00403699"/>
    <w:rsid w:val="00403E95"/>
    <w:rsid w:val="00404153"/>
    <w:rsid w:val="004047B6"/>
    <w:rsid w:val="004056E4"/>
    <w:rsid w:val="00411473"/>
    <w:rsid w:val="00411BDC"/>
    <w:rsid w:val="0041230F"/>
    <w:rsid w:val="00412AAB"/>
    <w:rsid w:val="0041318D"/>
    <w:rsid w:val="004136AF"/>
    <w:rsid w:val="00414682"/>
    <w:rsid w:val="00415A61"/>
    <w:rsid w:val="00416730"/>
    <w:rsid w:val="00417BC9"/>
    <w:rsid w:val="0042008C"/>
    <w:rsid w:val="0042043C"/>
    <w:rsid w:val="00420E5A"/>
    <w:rsid w:val="00422810"/>
    <w:rsid w:val="00422FB8"/>
    <w:rsid w:val="004233E3"/>
    <w:rsid w:val="00423639"/>
    <w:rsid w:val="00425043"/>
    <w:rsid w:val="004257C0"/>
    <w:rsid w:val="00426858"/>
    <w:rsid w:val="00426A94"/>
    <w:rsid w:val="0042702E"/>
    <w:rsid w:val="004275F1"/>
    <w:rsid w:val="00427ABB"/>
    <w:rsid w:val="0043040F"/>
    <w:rsid w:val="00431B4D"/>
    <w:rsid w:val="00433E76"/>
    <w:rsid w:val="00435DD7"/>
    <w:rsid w:val="004368E3"/>
    <w:rsid w:val="00436B90"/>
    <w:rsid w:val="004373D1"/>
    <w:rsid w:val="00437858"/>
    <w:rsid w:val="00440715"/>
    <w:rsid w:val="00441343"/>
    <w:rsid w:val="0044203E"/>
    <w:rsid w:val="00442AD5"/>
    <w:rsid w:val="00442D07"/>
    <w:rsid w:val="00443FA8"/>
    <w:rsid w:val="0044427F"/>
    <w:rsid w:val="004443D3"/>
    <w:rsid w:val="00444C08"/>
    <w:rsid w:val="00445AAC"/>
    <w:rsid w:val="0044634D"/>
    <w:rsid w:val="00447FE8"/>
    <w:rsid w:val="004501D2"/>
    <w:rsid w:val="00451BB3"/>
    <w:rsid w:val="004533ED"/>
    <w:rsid w:val="00454593"/>
    <w:rsid w:val="0045492A"/>
    <w:rsid w:val="00454995"/>
    <w:rsid w:val="0045589F"/>
    <w:rsid w:val="00456A62"/>
    <w:rsid w:val="004575A7"/>
    <w:rsid w:val="004577D0"/>
    <w:rsid w:val="00457B9B"/>
    <w:rsid w:val="00460E01"/>
    <w:rsid w:val="004623E9"/>
    <w:rsid w:val="00463AA0"/>
    <w:rsid w:val="00463C35"/>
    <w:rsid w:val="00463D3B"/>
    <w:rsid w:val="00464E30"/>
    <w:rsid w:val="00467F92"/>
    <w:rsid w:val="0047115D"/>
    <w:rsid w:val="004715FA"/>
    <w:rsid w:val="00471A18"/>
    <w:rsid w:val="004723BE"/>
    <w:rsid w:val="00474704"/>
    <w:rsid w:val="00474EA9"/>
    <w:rsid w:val="00475208"/>
    <w:rsid w:val="004752EB"/>
    <w:rsid w:val="004764DB"/>
    <w:rsid w:val="00476670"/>
    <w:rsid w:val="004767D5"/>
    <w:rsid w:val="00476A5C"/>
    <w:rsid w:val="00476BAE"/>
    <w:rsid w:val="00477060"/>
    <w:rsid w:val="00477472"/>
    <w:rsid w:val="004778D8"/>
    <w:rsid w:val="0048039D"/>
    <w:rsid w:val="00480F63"/>
    <w:rsid w:val="0048180E"/>
    <w:rsid w:val="0048339A"/>
    <w:rsid w:val="00483F03"/>
    <w:rsid w:val="0048550F"/>
    <w:rsid w:val="0048564D"/>
    <w:rsid w:val="004913FC"/>
    <w:rsid w:val="00492504"/>
    <w:rsid w:val="00493A60"/>
    <w:rsid w:val="00494C13"/>
    <w:rsid w:val="00494CA6"/>
    <w:rsid w:val="00495209"/>
    <w:rsid w:val="0049554E"/>
    <w:rsid w:val="00497095"/>
    <w:rsid w:val="00497930"/>
    <w:rsid w:val="004A06F6"/>
    <w:rsid w:val="004A0FB4"/>
    <w:rsid w:val="004A145D"/>
    <w:rsid w:val="004A29D0"/>
    <w:rsid w:val="004A400D"/>
    <w:rsid w:val="004A4B3F"/>
    <w:rsid w:val="004A56BE"/>
    <w:rsid w:val="004A6738"/>
    <w:rsid w:val="004A7C22"/>
    <w:rsid w:val="004B1324"/>
    <w:rsid w:val="004B312D"/>
    <w:rsid w:val="004B328D"/>
    <w:rsid w:val="004B3C68"/>
    <w:rsid w:val="004B40BA"/>
    <w:rsid w:val="004B74C7"/>
    <w:rsid w:val="004B7A25"/>
    <w:rsid w:val="004C08D1"/>
    <w:rsid w:val="004C3A11"/>
    <w:rsid w:val="004C5509"/>
    <w:rsid w:val="004C6309"/>
    <w:rsid w:val="004C67CC"/>
    <w:rsid w:val="004C6A81"/>
    <w:rsid w:val="004D09CB"/>
    <w:rsid w:val="004D0A26"/>
    <w:rsid w:val="004D20C9"/>
    <w:rsid w:val="004D25D3"/>
    <w:rsid w:val="004D349A"/>
    <w:rsid w:val="004D37BA"/>
    <w:rsid w:val="004D55E9"/>
    <w:rsid w:val="004D65D7"/>
    <w:rsid w:val="004D6D78"/>
    <w:rsid w:val="004E1350"/>
    <w:rsid w:val="004E743F"/>
    <w:rsid w:val="004F0267"/>
    <w:rsid w:val="004F12EC"/>
    <w:rsid w:val="004F165C"/>
    <w:rsid w:val="004F1BE1"/>
    <w:rsid w:val="004F4335"/>
    <w:rsid w:val="004F4A04"/>
    <w:rsid w:val="004F7939"/>
    <w:rsid w:val="004F7F6C"/>
    <w:rsid w:val="005009EA"/>
    <w:rsid w:val="005009F1"/>
    <w:rsid w:val="00500C69"/>
    <w:rsid w:val="00500C90"/>
    <w:rsid w:val="005020DE"/>
    <w:rsid w:val="00503753"/>
    <w:rsid w:val="005039E1"/>
    <w:rsid w:val="005045AA"/>
    <w:rsid w:val="00506D89"/>
    <w:rsid w:val="00507F29"/>
    <w:rsid w:val="00513B92"/>
    <w:rsid w:val="0051471A"/>
    <w:rsid w:val="005156FA"/>
    <w:rsid w:val="00515EAE"/>
    <w:rsid w:val="00524B45"/>
    <w:rsid w:val="005253D3"/>
    <w:rsid w:val="0052560C"/>
    <w:rsid w:val="005257B7"/>
    <w:rsid w:val="005259B3"/>
    <w:rsid w:val="0052692A"/>
    <w:rsid w:val="00526AF1"/>
    <w:rsid w:val="00530137"/>
    <w:rsid w:val="0053037E"/>
    <w:rsid w:val="00530535"/>
    <w:rsid w:val="0053099D"/>
    <w:rsid w:val="00531E04"/>
    <w:rsid w:val="0053301C"/>
    <w:rsid w:val="00534345"/>
    <w:rsid w:val="005343D5"/>
    <w:rsid w:val="005348C3"/>
    <w:rsid w:val="00536713"/>
    <w:rsid w:val="005375F9"/>
    <w:rsid w:val="00540816"/>
    <w:rsid w:val="00540906"/>
    <w:rsid w:val="0054153C"/>
    <w:rsid w:val="0054353A"/>
    <w:rsid w:val="00543DD5"/>
    <w:rsid w:val="00544108"/>
    <w:rsid w:val="005453AD"/>
    <w:rsid w:val="00546539"/>
    <w:rsid w:val="0054777E"/>
    <w:rsid w:val="00547D03"/>
    <w:rsid w:val="00550388"/>
    <w:rsid w:val="00550389"/>
    <w:rsid w:val="0055081A"/>
    <w:rsid w:val="005511E1"/>
    <w:rsid w:val="0055268F"/>
    <w:rsid w:val="005528A0"/>
    <w:rsid w:val="00552C56"/>
    <w:rsid w:val="0055300D"/>
    <w:rsid w:val="005548A8"/>
    <w:rsid w:val="005613C0"/>
    <w:rsid w:val="0056205A"/>
    <w:rsid w:val="00562139"/>
    <w:rsid w:val="00565D4A"/>
    <w:rsid w:val="00566A03"/>
    <w:rsid w:val="00571292"/>
    <w:rsid w:val="00575C1A"/>
    <w:rsid w:val="00576C0C"/>
    <w:rsid w:val="00577988"/>
    <w:rsid w:val="0058044E"/>
    <w:rsid w:val="00581E33"/>
    <w:rsid w:val="0058219D"/>
    <w:rsid w:val="00582486"/>
    <w:rsid w:val="005828C2"/>
    <w:rsid w:val="00583189"/>
    <w:rsid w:val="00583D3B"/>
    <w:rsid w:val="005862CC"/>
    <w:rsid w:val="00590037"/>
    <w:rsid w:val="005904E5"/>
    <w:rsid w:val="00594294"/>
    <w:rsid w:val="00594C98"/>
    <w:rsid w:val="005951A5"/>
    <w:rsid w:val="0059695B"/>
    <w:rsid w:val="00597AE4"/>
    <w:rsid w:val="005A0969"/>
    <w:rsid w:val="005A278F"/>
    <w:rsid w:val="005A36B6"/>
    <w:rsid w:val="005A4A70"/>
    <w:rsid w:val="005A4F03"/>
    <w:rsid w:val="005A5CE3"/>
    <w:rsid w:val="005A7190"/>
    <w:rsid w:val="005A71B6"/>
    <w:rsid w:val="005B1988"/>
    <w:rsid w:val="005B1F85"/>
    <w:rsid w:val="005B2455"/>
    <w:rsid w:val="005B2758"/>
    <w:rsid w:val="005B28FB"/>
    <w:rsid w:val="005B4B80"/>
    <w:rsid w:val="005B4F5F"/>
    <w:rsid w:val="005B52BB"/>
    <w:rsid w:val="005B611C"/>
    <w:rsid w:val="005C0D46"/>
    <w:rsid w:val="005C1E33"/>
    <w:rsid w:val="005C3DE5"/>
    <w:rsid w:val="005C506B"/>
    <w:rsid w:val="005C584A"/>
    <w:rsid w:val="005C5D5F"/>
    <w:rsid w:val="005C770D"/>
    <w:rsid w:val="005D151B"/>
    <w:rsid w:val="005D34A0"/>
    <w:rsid w:val="005D49FC"/>
    <w:rsid w:val="005E0DDB"/>
    <w:rsid w:val="005E2424"/>
    <w:rsid w:val="005E2C87"/>
    <w:rsid w:val="005E335A"/>
    <w:rsid w:val="005E346C"/>
    <w:rsid w:val="005E3710"/>
    <w:rsid w:val="005E3EF8"/>
    <w:rsid w:val="005E5A8C"/>
    <w:rsid w:val="005E6278"/>
    <w:rsid w:val="005F076D"/>
    <w:rsid w:val="005F0B02"/>
    <w:rsid w:val="005F176F"/>
    <w:rsid w:val="005F23A8"/>
    <w:rsid w:val="005F3278"/>
    <w:rsid w:val="005F3C8A"/>
    <w:rsid w:val="005F5861"/>
    <w:rsid w:val="005F5D30"/>
    <w:rsid w:val="005F6596"/>
    <w:rsid w:val="005F794A"/>
    <w:rsid w:val="00600125"/>
    <w:rsid w:val="00600544"/>
    <w:rsid w:val="0060149A"/>
    <w:rsid w:val="00601D85"/>
    <w:rsid w:val="00601DF4"/>
    <w:rsid w:val="00603163"/>
    <w:rsid w:val="00603394"/>
    <w:rsid w:val="00604DE2"/>
    <w:rsid w:val="006054A0"/>
    <w:rsid w:val="00605503"/>
    <w:rsid w:val="006063C3"/>
    <w:rsid w:val="00610C4A"/>
    <w:rsid w:val="00612106"/>
    <w:rsid w:val="006125F2"/>
    <w:rsid w:val="00614192"/>
    <w:rsid w:val="0061422C"/>
    <w:rsid w:val="006169EE"/>
    <w:rsid w:val="0061716B"/>
    <w:rsid w:val="00617410"/>
    <w:rsid w:val="006175FE"/>
    <w:rsid w:val="006205B4"/>
    <w:rsid w:val="00621D69"/>
    <w:rsid w:val="006251A1"/>
    <w:rsid w:val="006257F8"/>
    <w:rsid w:val="0062618F"/>
    <w:rsid w:val="00626968"/>
    <w:rsid w:val="0062711F"/>
    <w:rsid w:val="00627A8F"/>
    <w:rsid w:val="00627E20"/>
    <w:rsid w:val="00627FC7"/>
    <w:rsid w:val="00630C14"/>
    <w:rsid w:val="00630DEA"/>
    <w:rsid w:val="00634CE2"/>
    <w:rsid w:val="006353AB"/>
    <w:rsid w:val="00635F55"/>
    <w:rsid w:val="0063626B"/>
    <w:rsid w:val="00636829"/>
    <w:rsid w:val="0063718E"/>
    <w:rsid w:val="006400BB"/>
    <w:rsid w:val="00640387"/>
    <w:rsid w:val="00640C1D"/>
    <w:rsid w:val="0064241B"/>
    <w:rsid w:val="00643310"/>
    <w:rsid w:val="006438D6"/>
    <w:rsid w:val="0064531A"/>
    <w:rsid w:val="006458C4"/>
    <w:rsid w:val="00645D32"/>
    <w:rsid w:val="00645F32"/>
    <w:rsid w:val="006476E4"/>
    <w:rsid w:val="00647F92"/>
    <w:rsid w:val="00652165"/>
    <w:rsid w:val="006549A3"/>
    <w:rsid w:val="00654F94"/>
    <w:rsid w:val="00655F42"/>
    <w:rsid w:val="006566DA"/>
    <w:rsid w:val="00657266"/>
    <w:rsid w:val="006608B8"/>
    <w:rsid w:val="00662013"/>
    <w:rsid w:val="006627AD"/>
    <w:rsid w:val="00662A08"/>
    <w:rsid w:val="0066335B"/>
    <w:rsid w:val="00663FF7"/>
    <w:rsid w:val="006640DC"/>
    <w:rsid w:val="00665359"/>
    <w:rsid w:val="00665FB6"/>
    <w:rsid w:val="00666B35"/>
    <w:rsid w:val="00666E9B"/>
    <w:rsid w:val="00670515"/>
    <w:rsid w:val="006705E5"/>
    <w:rsid w:val="00673DFC"/>
    <w:rsid w:val="006741A9"/>
    <w:rsid w:val="0067449D"/>
    <w:rsid w:val="00674BBD"/>
    <w:rsid w:val="00674F03"/>
    <w:rsid w:val="006759A5"/>
    <w:rsid w:val="00676436"/>
    <w:rsid w:val="00676B1D"/>
    <w:rsid w:val="00680E0F"/>
    <w:rsid w:val="006812A2"/>
    <w:rsid w:val="00681705"/>
    <w:rsid w:val="00682E4A"/>
    <w:rsid w:val="00683304"/>
    <w:rsid w:val="0068376F"/>
    <w:rsid w:val="006848C3"/>
    <w:rsid w:val="00684E3F"/>
    <w:rsid w:val="00685754"/>
    <w:rsid w:val="00685AFD"/>
    <w:rsid w:val="006861E4"/>
    <w:rsid w:val="00686D43"/>
    <w:rsid w:val="006876DF"/>
    <w:rsid w:val="006905DF"/>
    <w:rsid w:val="006914DF"/>
    <w:rsid w:val="00691C08"/>
    <w:rsid w:val="00692EB5"/>
    <w:rsid w:val="00693145"/>
    <w:rsid w:val="00693490"/>
    <w:rsid w:val="006949B0"/>
    <w:rsid w:val="00694B4C"/>
    <w:rsid w:val="0069500C"/>
    <w:rsid w:val="00696B5B"/>
    <w:rsid w:val="00697134"/>
    <w:rsid w:val="0069767F"/>
    <w:rsid w:val="006A0121"/>
    <w:rsid w:val="006A03EE"/>
    <w:rsid w:val="006A0786"/>
    <w:rsid w:val="006A13DD"/>
    <w:rsid w:val="006A3EAA"/>
    <w:rsid w:val="006A5C71"/>
    <w:rsid w:val="006B15A5"/>
    <w:rsid w:val="006B2181"/>
    <w:rsid w:val="006B226C"/>
    <w:rsid w:val="006B25C9"/>
    <w:rsid w:val="006B2EDC"/>
    <w:rsid w:val="006B48EB"/>
    <w:rsid w:val="006B4AB4"/>
    <w:rsid w:val="006B5097"/>
    <w:rsid w:val="006B5EB4"/>
    <w:rsid w:val="006B7825"/>
    <w:rsid w:val="006B7836"/>
    <w:rsid w:val="006B79FB"/>
    <w:rsid w:val="006B7EF7"/>
    <w:rsid w:val="006C03BD"/>
    <w:rsid w:val="006C096B"/>
    <w:rsid w:val="006C17F3"/>
    <w:rsid w:val="006C2374"/>
    <w:rsid w:val="006C24CF"/>
    <w:rsid w:val="006C36F4"/>
    <w:rsid w:val="006C4349"/>
    <w:rsid w:val="006C4590"/>
    <w:rsid w:val="006C581A"/>
    <w:rsid w:val="006C69EB"/>
    <w:rsid w:val="006C6EDA"/>
    <w:rsid w:val="006C7885"/>
    <w:rsid w:val="006D18B1"/>
    <w:rsid w:val="006D3AE5"/>
    <w:rsid w:val="006D5A1B"/>
    <w:rsid w:val="006D5B3D"/>
    <w:rsid w:val="006D6B5B"/>
    <w:rsid w:val="006D7B88"/>
    <w:rsid w:val="006E00AC"/>
    <w:rsid w:val="006E0118"/>
    <w:rsid w:val="006E07E5"/>
    <w:rsid w:val="006E0C17"/>
    <w:rsid w:val="006E1CA2"/>
    <w:rsid w:val="006E229B"/>
    <w:rsid w:val="006E53F8"/>
    <w:rsid w:val="006E5E32"/>
    <w:rsid w:val="006E6F1C"/>
    <w:rsid w:val="006F0557"/>
    <w:rsid w:val="006F07AD"/>
    <w:rsid w:val="006F0BE9"/>
    <w:rsid w:val="006F0D1B"/>
    <w:rsid w:val="006F1605"/>
    <w:rsid w:val="006F1E08"/>
    <w:rsid w:val="006F27C9"/>
    <w:rsid w:val="006F31C4"/>
    <w:rsid w:val="006F405F"/>
    <w:rsid w:val="006F449C"/>
    <w:rsid w:val="006F5FE8"/>
    <w:rsid w:val="006F652F"/>
    <w:rsid w:val="006F668B"/>
    <w:rsid w:val="006F733E"/>
    <w:rsid w:val="00700C21"/>
    <w:rsid w:val="00701523"/>
    <w:rsid w:val="00701635"/>
    <w:rsid w:val="00702A26"/>
    <w:rsid w:val="00703FBF"/>
    <w:rsid w:val="0070431E"/>
    <w:rsid w:val="00706293"/>
    <w:rsid w:val="00710B1B"/>
    <w:rsid w:val="00710C9A"/>
    <w:rsid w:val="0071228B"/>
    <w:rsid w:val="007128F9"/>
    <w:rsid w:val="00714664"/>
    <w:rsid w:val="00714834"/>
    <w:rsid w:val="007148FE"/>
    <w:rsid w:val="00720F90"/>
    <w:rsid w:val="00720FA5"/>
    <w:rsid w:val="007218D6"/>
    <w:rsid w:val="00721CC1"/>
    <w:rsid w:val="00724B55"/>
    <w:rsid w:val="00724D1F"/>
    <w:rsid w:val="00726566"/>
    <w:rsid w:val="00730017"/>
    <w:rsid w:val="0073292C"/>
    <w:rsid w:val="00733531"/>
    <w:rsid w:val="00734227"/>
    <w:rsid w:val="007343A2"/>
    <w:rsid w:val="00734B31"/>
    <w:rsid w:val="00735FFB"/>
    <w:rsid w:val="0073622A"/>
    <w:rsid w:val="00736828"/>
    <w:rsid w:val="00737996"/>
    <w:rsid w:val="00740B40"/>
    <w:rsid w:val="00740C36"/>
    <w:rsid w:val="0074187F"/>
    <w:rsid w:val="00741A8E"/>
    <w:rsid w:val="00741C57"/>
    <w:rsid w:val="00741EAA"/>
    <w:rsid w:val="00742293"/>
    <w:rsid w:val="00742E51"/>
    <w:rsid w:val="0074400C"/>
    <w:rsid w:val="0074455B"/>
    <w:rsid w:val="007468F5"/>
    <w:rsid w:val="00746B98"/>
    <w:rsid w:val="007471DD"/>
    <w:rsid w:val="00751A5E"/>
    <w:rsid w:val="00751CFA"/>
    <w:rsid w:val="00753AC2"/>
    <w:rsid w:val="007546AF"/>
    <w:rsid w:val="0075509F"/>
    <w:rsid w:val="007553D5"/>
    <w:rsid w:val="00755437"/>
    <w:rsid w:val="00755590"/>
    <w:rsid w:val="00755D91"/>
    <w:rsid w:val="0076181F"/>
    <w:rsid w:val="007618AC"/>
    <w:rsid w:val="0076357C"/>
    <w:rsid w:val="007635D8"/>
    <w:rsid w:val="00763FBC"/>
    <w:rsid w:val="00764540"/>
    <w:rsid w:val="00764691"/>
    <w:rsid w:val="00764C3C"/>
    <w:rsid w:val="0076633C"/>
    <w:rsid w:val="007672F7"/>
    <w:rsid w:val="00767494"/>
    <w:rsid w:val="007702DD"/>
    <w:rsid w:val="0077062C"/>
    <w:rsid w:val="007714AB"/>
    <w:rsid w:val="00772A17"/>
    <w:rsid w:val="00775D27"/>
    <w:rsid w:val="00775F6F"/>
    <w:rsid w:val="0077624A"/>
    <w:rsid w:val="007767AD"/>
    <w:rsid w:val="007770E4"/>
    <w:rsid w:val="007800C9"/>
    <w:rsid w:val="00781AA1"/>
    <w:rsid w:val="00781C62"/>
    <w:rsid w:val="00783C2F"/>
    <w:rsid w:val="0078581E"/>
    <w:rsid w:val="00786B04"/>
    <w:rsid w:val="007902B0"/>
    <w:rsid w:val="00790410"/>
    <w:rsid w:val="007923F6"/>
    <w:rsid w:val="007924AB"/>
    <w:rsid w:val="00792833"/>
    <w:rsid w:val="0079304C"/>
    <w:rsid w:val="00793711"/>
    <w:rsid w:val="007960FB"/>
    <w:rsid w:val="00796993"/>
    <w:rsid w:val="00797A2D"/>
    <w:rsid w:val="007A0F3F"/>
    <w:rsid w:val="007A3864"/>
    <w:rsid w:val="007A6843"/>
    <w:rsid w:val="007A72B7"/>
    <w:rsid w:val="007A7EF7"/>
    <w:rsid w:val="007B2ED3"/>
    <w:rsid w:val="007B2F1A"/>
    <w:rsid w:val="007B39CE"/>
    <w:rsid w:val="007B3D90"/>
    <w:rsid w:val="007B4440"/>
    <w:rsid w:val="007B4FA3"/>
    <w:rsid w:val="007B5FEA"/>
    <w:rsid w:val="007B6CAE"/>
    <w:rsid w:val="007B6F57"/>
    <w:rsid w:val="007B7BC0"/>
    <w:rsid w:val="007B7F8C"/>
    <w:rsid w:val="007C14D1"/>
    <w:rsid w:val="007C161B"/>
    <w:rsid w:val="007C2A26"/>
    <w:rsid w:val="007C343F"/>
    <w:rsid w:val="007C365E"/>
    <w:rsid w:val="007C36C7"/>
    <w:rsid w:val="007C45D3"/>
    <w:rsid w:val="007C4773"/>
    <w:rsid w:val="007C51FC"/>
    <w:rsid w:val="007C5216"/>
    <w:rsid w:val="007C57DA"/>
    <w:rsid w:val="007C66D7"/>
    <w:rsid w:val="007D0960"/>
    <w:rsid w:val="007D0BDC"/>
    <w:rsid w:val="007D1345"/>
    <w:rsid w:val="007D136B"/>
    <w:rsid w:val="007D2D0D"/>
    <w:rsid w:val="007D3AE0"/>
    <w:rsid w:val="007D3F4A"/>
    <w:rsid w:val="007D46BD"/>
    <w:rsid w:val="007D512E"/>
    <w:rsid w:val="007D5B9A"/>
    <w:rsid w:val="007D5D00"/>
    <w:rsid w:val="007D63B1"/>
    <w:rsid w:val="007D75F9"/>
    <w:rsid w:val="007D7615"/>
    <w:rsid w:val="007D7669"/>
    <w:rsid w:val="007E0506"/>
    <w:rsid w:val="007E09C7"/>
    <w:rsid w:val="007E1657"/>
    <w:rsid w:val="007E1DB3"/>
    <w:rsid w:val="007E2A04"/>
    <w:rsid w:val="007E3969"/>
    <w:rsid w:val="007E46DE"/>
    <w:rsid w:val="007E4B4C"/>
    <w:rsid w:val="007E517B"/>
    <w:rsid w:val="007F02EE"/>
    <w:rsid w:val="007F0D56"/>
    <w:rsid w:val="007F16B5"/>
    <w:rsid w:val="007F5649"/>
    <w:rsid w:val="007F5D0A"/>
    <w:rsid w:val="007F6E7E"/>
    <w:rsid w:val="007F781D"/>
    <w:rsid w:val="007F7C2A"/>
    <w:rsid w:val="00800137"/>
    <w:rsid w:val="0080115D"/>
    <w:rsid w:val="00802EE7"/>
    <w:rsid w:val="00803922"/>
    <w:rsid w:val="00803CCB"/>
    <w:rsid w:val="00804A56"/>
    <w:rsid w:val="008062AE"/>
    <w:rsid w:val="00810270"/>
    <w:rsid w:val="00811DB7"/>
    <w:rsid w:val="00812A94"/>
    <w:rsid w:val="00814664"/>
    <w:rsid w:val="00815512"/>
    <w:rsid w:val="00815C2F"/>
    <w:rsid w:val="0081641D"/>
    <w:rsid w:val="00816700"/>
    <w:rsid w:val="0081709D"/>
    <w:rsid w:val="00817D3F"/>
    <w:rsid w:val="00822396"/>
    <w:rsid w:val="008227EF"/>
    <w:rsid w:val="008231E7"/>
    <w:rsid w:val="00823BA7"/>
    <w:rsid w:val="00824FE4"/>
    <w:rsid w:val="00826A3F"/>
    <w:rsid w:val="008277D3"/>
    <w:rsid w:val="00827FF2"/>
    <w:rsid w:val="00831C80"/>
    <w:rsid w:val="00832085"/>
    <w:rsid w:val="0083682F"/>
    <w:rsid w:val="00836885"/>
    <w:rsid w:val="00837359"/>
    <w:rsid w:val="00837888"/>
    <w:rsid w:val="00837C8B"/>
    <w:rsid w:val="00837DEE"/>
    <w:rsid w:val="00840163"/>
    <w:rsid w:val="0084052E"/>
    <w:rsid w:val="00840F3B"/>
    <w:rsid w:val="00842DD9"/>
    <w:rsid w:val="00843A41"/>
    <w:rsid w:val="008440C4"/>
    <w:rsid w:val="008459B6"/>
    <w:rsid w:val="0084636E"/>
    <w:rsid w:val="0084669B"/>
    <w:rsid w:val="00850091"/>
    <w:rsid w:val="008517E5"/>
    <w:rsid w:val="00851DB9"/>
    <w:rsid w:val="00855B1B"/>
    <w:rsid w:val="00855EB4"/>
    <w:rsid w:val="00856C00"/>
    <w:rsid w:val="008570BD"/>
    <w:rsid w:val="008578C3"/>
    <w:rsid w:val="008614F2"/>
    <w:rsid w:val="00862BFE"/>
    <w:rsid w:val="00864BD4"/>
    <w:rsid w:val="00865B70"/>
    <w:rsid w:val="00865B96"/>
    <w:rsid w:val="00870151"/>
    <w:rsid w:val="0087027B"/>
    <w:rsid w:val="00870346"/>
    <w:rsid w:val="00870517"/>
    <w:rsid w:val="00871FF6"/>
    <w:rsid w:val="00872D19"/>
    <w:rsid w:val="008732EE"/>
    <w:rsid w:val="0087394B"/>
    <w:rsid w:val="008740D9"/>
    <w:rsid w:val="00876FFE"/>
    <w:rsid w:val="008773BC"/>
    <w:rsid w:val="00877FD6"/>
    <w:rsid w:val="0088061D"/>
    <w:rsid w:val="00880769"/>
    <w:rsid w:val="00881055"/>
    <w:rsid w:val="00881268"/>
    <w:rsid w:val="00882FFA"/>
    <w:rsid w:val="00884635"/>
    <w:rsid w:val="008849C4"/>
    <w:rsid w:val="0088688C"/>
    <w:rsid w:val="00886AE5"/>
    <w:rsid w:val="00886DA5"/>
    <w:rsid w:val="0088780C"/>
    <w:rsid w:val="00887E26"/>
    <w:rsid w:val="00890519"/>
    <w:rsid w:val="00890FB1"/>
    <w:rsid w:val="00890FF3"/>
    <w:rsid w:val="00892525"/>
    <w:rsid w:val="00894B0C"/>
    <w:rsid w:val="008964FE"/>
    <w:rsid w:val="008968C6"/>
    <w:rsid w:val="00896A8B"/>
    <w:rsid w:val="008A2565"/>
    <w:rsid w:val="008A2E20"/>
    <w:rsid w:val="008A4D7D"/>
    <w:rsid w:val="008A52F6"/>
    <w:rsid w:val="008A5A36"/>
    <w:rsid w:val="008A6962"/>
    <w:rsid w:val="008A6CD0"/>
    <w:rsid w:val="008A7325"/>
    <w:rsid w:val="008A7EF2"/>
    <w:rsid w:val="008B08DD"/>
    <w:rsid w:val="008B1FDD"/>
    <w:rsid w:val="008B2568"/>
    <w:rsid w:val="008B297C"/>
    <w:rsid w:val="008B342E"/>
    <w:rsid w:val="008B3683"/>
    <w:rsid w:val="008B3F3D"/>
    <w:rsid w:val="008B462A"/>
    <w:rsid w:val="008B510D"/>
    <w:rsid w:val="008B5422"/>
    <w:rsid w:val="008B6187"/>
    <w:rsid w:val="008B664D"/>
    <w:rsid w:val="008B669A"/>
    <w:rsid w:val="008B680A"/>
    <w:rsid w:val="008B706C"/>
    <w:rsid w:val="008C00F5"/>
    <w:rsid w:val="008C0533"/>
    <w:rsid w:val="008C06DB"/>
    <w:rsid w:val="008C3EC5"/>
    <w:rsid w:val="008C533A"/>
    <w:rsid w:val="008D1724"/>
    <w:rsid w:val="008D27ED"/>
    <w:rsid w:val="008D3C06"/>
    <w:rsid w:val="008D5171"/>
    <w:rsid w:val="008D546A"/>
    <w:rsid w:val="008D56B0"/>
    <w:rsid w:val="008D5F9C"/>
    <w:rsid w:val="008D6017"/>
    <w:rsid w:val="008D6D36"/>
    <w:rsid w:val="008D6F70"/>
    <w:rsid w:val="008D723A"/>
    <w:rsid w:val="008E113C"/>
    <w:rsid w:val="008E1799"/>
    <w:rsid w:val="008E2111"/>
    <w:rsid w:val="008E2442"/>
    <w:rsid w:val="008E2474"/>
    <w:rsid w:val="008E2843"/>
    <w:rsid w:val="008E5159"/>
    <w:rsid w:val="008E75F7"/>
    <w:rsid w:val="008E78F9"/>
    <w:rsid w:val="008E7FCA"/>
    <w:rsid w:val="008F00F0"/>
    <w:rsid w:val="008F065B"/>
    <w:rsid w:val="008F1C73"/>
    <w:rsid w:val="008F28B7"/>
    <w:rsid w:val="008F3DFB"/>
    <w:rsid w:val="008F3E04"/>
    <w:rsid w:val="008F5229"/>
    <w:rsid w:val="008F6AFC"/>
    <w:rsid w:val="008F6C42"/>
    <w:rsid w:val="008F7A2A"/>
    <w:rsid w:val="0090007B"/>
    <w:rsid w:val="009008C2"/>
    <w:rsid w:val="00900FC5"/>
    <w:rsid w:val="00902647"/>
    <w:rsid w:val="009033C8"/>
    <w:rsid w:val="00903401"/>
    <w:rsid w:val="0090351C"/>
    <w:rsid w:val="00911000"/>
    <w:rsid w:val="00911301"/>
    <w:rsid w:val="0091174D"/>
    <w:rsid w:val="009118E3"/>
    <w:rsid w:val="00911E29"/>
    <w:rsid w:val="00911E65"/>
    <w:rsid w:val="00912017"/>
    <w:rsid w:val="00913291"/>
    <w:rsid w:val="009139D0"/>
    <w:rsid w:val="00914550"/>
    <w:rsid w:val="00914D2F"/>
    <w:rsid w:val="009150D0"/>
    <w:rsid w:val="00915341"/>
    <w:rsid w:val="0091600A"/>
    <w:rsid w:val="009172F1"/>
    <w:rsid w:val="00917BD2"/>
    <w:rsid w:val="00917DE3"/>
    <w:rsid w:val="0092093B"/>
    <w:rsid w:val="00920A5A"/>
    <w:rsid w:val="0092258F"/>
    <w:rsid w:val="0092358D"/>
    <w:rsid w:val="009239AD"/>
    <w:rsid w:val="0092433C"/>
    <w:rsid w:val="00924972"/>
    <w:rsid w:val="00925648"/>
    <w:rsid w:val="00925B54"/>
    <w:rsid w:val="00930F48"/>
    <w:rsid w:val="00931C89"/>
    <w:rsid w:val="00933DCB"/>
    <w:rsid w:val="0093419B"/>
    <w:rsid w:val="009344C9"/>
    <w:rsid w:val="009350A4"/>
    <w:rsid w:val="00935A26"/>
    <w:rsid w:val="009368A2"/>
    <w:rsid w:val="00936B28"/>
    <w:rsid w:val="00936B86"/>
    <w:rsid w:val="0093728F"/>
    <w:rsid w:val="00937558"/>
    <w:rsid w:val="00937C61"/>
    <w:rsid w:val="009406B4"/>
    <w:rsid w:val="00941394"/>
    <w:rsid w:val="009428A2"/>
    <w:rsid w:val="00943961"/>
    <w:rsid w:val="00943ADE"/>
    <w:rsid w:val="00944901"/>
    <w:rsid w:val="00945F4A"/>
    <w:rsid w:val="009460D9"/>
    <w:rsid w:val="009464FC"/>
    <w:rsid w:val="009468C3"/>
    <w:rsid w:val="00947401"/>
    <w:rsid w:val="00951993"/>
    <w:rsid w:val="00952800"/>
    <w:rsid w:val="00953D83"/>
    <w:rsid w:val="00956289"/>
    <w:rsid w:val="00957847"/>
    <w:rsid w:val="00957BEF"/>
    <w:rsid w:val="00960E7B"/>
    <w:rsid w:val="00960FA2"/>
    <w:rsid w:val="009627F7"/>
    <w:rsid w:val="009656A1"/>
    <w:rsid w:val="00965C72"/>
    <w:rsid w:val="00966551"/>
    <w:rsid w:val="00966B13"/>
    <w:rsid w:val="00966B2E"/>
    <w:rsid w:val="009711E7"/>
    <w:rsid w:val="00971869"/>
    <w:rsid w:val="00971B38"/>
    <w:rsid w:val="00971D9B"/>
    <w:rsid w:val="00971ECB"/>
    <w:rsid w:val="00973693"/>
    <w:rsid w:val="00973D29"/>
    <w:rsid w:val="00974813"/>
    <w:rsid w:val="009764E5"/>
    <w:rsid w:val="00977375"/>
    <w:rsid w:val="009775BB"/>
    <w:rsid w:val="00977DB9"/>
    <w:rsid w:val="009803F3"/>
    <w:rsid w:val="00980532"/>
    <w:rsid w:val="00984A9D"/>
    <w:rsid w:val="00984D7F"/>
    <w:rsid w:val="00985B2A"/>
    <w:rsid w:val="009869C4"/>
    <w:rsid w:val="009902C7"/>
    <w:rsid w:val="0099082A"/>
    <w:rsid w:val="00992358"/>
    <w:rsid w:val="00992565"/>
    <w:rsid w:val="00994F40"/>
    <w:rsid w:val="0099726A"/>
    <w:rsid w:val="009A0890"/>
    <w:rsid w:val="009A10F8"/>
    <w:rsid w:val="009A1254"/>
    <w:rsid w:val="009A2FDD"/>
    <w:rsid w:val="009A3D12"/>
    <w:rsid w:val="009A5F0A"/>
    <w:rsid w:val="009A5F60"/>
    <w:rsid w:val="009B12E8"/>
    <w:rsid w:val="009B25DF"/>
    <w:rsid w:val="009B31A4"/>
    <w:rsid w:val="009B3788"/>
    <w:rsid w:val="009B590F"/>
    <w:rsid w:val="009B5A53"/>
    <w:rsid w:val="009B5C1D"/>
    <w:rsid w:val="009B5E1C"/>
    <w:rsid w:val="009B7659"/>
    <w:rsid w:val="009C1C2C"/>
    <w:rsid w:val="009C267A"/>
    <w:rsid w:val="009C2924"/>
    <w:rsid w:val="009C5F6F"/>
    <w:rsid w:val="009C7BA5"/>
    <w:rsid w:val="009C7FE3"/>
    <w:rsid w:val="009D003F"/>
    <w:rsid w:val="009D1A0D"/>
    <w:rsid w:val="009D268D"/>
    <w:rsid w:val="009D2E59"/>
    <w:rsid w:val="009D5A50"/>
    <w:rsid w:val="009D686D"/>
    <w:rsid w:val="009D6C38"/>
    <w:rsid w:val="009D6D6E"/>
    <w:rsid w:val="009E2C31"/>
    <w:rsid w:val="009E2C69"/>
    <w:rsid w:val="009E2DE4"/>
    <w:rsid w:val="009E3488"/>
    <w:rsid w:val="009E5B37"/>
    <w:rsid w:val="009E5B9D"/>
    <w:rsid w:val="009E5FD5"/>
    <w:rsid w:val="009F0778"/>
    <w:rsid w:val="009F1D46"/>
    <w:rsid w:val="009F3240"/>
    <w:rsid w:val="009F3338"/>
    <w:rsid w:val="009F3A41"/>
    <w:rsid w:val="009F434C"/>
    <w:rsid w:val="009F4E42"/>
    <w:rsid w:val="009F6165"/>
    <w:rsid w:val="009F7047"/>
    <w:rsid w:val="009F76B3"/>
    <w:rsid w:val="00A001E3"/>
    <w:rsid w:val="00A00A89"/>
    <w:rsid w:val="00A0196D"/>
    <w:rsid w:val="00A021B7"/>
    <w:rsid w:val="00A026FD"/>
    <w:rsid w:val="00A02B34"/>
    <w:rsid w:val="00A02BF6"/>
    <w:rsid w:val="00A0525A"/>
    <w:rsid w:val="00A05535"/>
    <w:rsid w:val="00A0610B"/>
    <w:rsid w:val="00A0710F"/>
    <w:rsid w:val="00A0759E"/>
    <w:rsid w:val="00A11961"/>
    <w:rsid w:val="00A13D13"/>
    <w:rsid w:val="00A168FA"/>
    <w:rsid w:val="00A16C8B"/>
    <w:rsid w:val="00A17A4A"/>
    <w:rsid w:val="00A20234"/>
    <w:rsid w:val="00A20336"/>
    <w:rsid w:val="00A20C72"/>
    <w:rsid w:val="00A20F29"/>
    <w:rsid w:val="00A213AB"/>
    <w:rsid w:val="00A2396C"/>
    <w:rsid w:val="00A245F2"/>
    <w:rsid w:val="00A24ED5"/>
    <w:rsid w:val="00A25A01"/>
    <w:rsid w:val="00A25B8A"/>
    <w:rsid w:val="00A26C12"/>
    <w:rsid w:val="00A26C16"/>
    <w:rsid w:val="00A2736F"/>
    <w:rsid w:val="00A30AE6"/>
    <w:rsid w:val="00A30BD1"/>
    <w:rsid w:val="00A312FF"/>
    <w:rsid w:val="00A31D13"/>
    <w:rsid w:val="00A3265E"/>
    <w:rsid w:val="00A33591"/>
    <w:rsid w:val="00A357A0"/>
    <w:rsid w:val="00A36706"/>
    <w:rsid w:val="00A4265A"/>
    <w:rsid w:val="00A42CD8"/>
    <w:rsid w:val="00A44D74"/>
    <w:rsid w:val="00A45A91"/>
    <w:rsid w:val="00A46245"/>
    <w:rsid w:val="00A463A4"/>
    <w:rsid w:val="00A4743C"/>
    <w:rsid w:val="00A50D67"/>
    <w:rsid w:val="00A50FBC"/>
    <w:rsid w:val="00A523FD"/>
    <w:rsid w:val="00A52991"/>
    <w:rsid w:val="00A545DB"/>
    <w:rsid w:val="00A545E4"/>
    <w:rsid w:val="00A55825"/>
    <w:rsid w:val="00A55A18"/>
    <w:rsid w:val="00A55E7F"/>
    <w:rsid w:val="00A5600F"/>
    <w:rsid w:val="00A573DB"/>
    <w:rsid w:val="00A6011B"/>
    <w:rsid w:val="00A609E5"/>
    <w:rsid w:val="00A6112F"/>
    <w:rsid w:val="00A623E6"/>
    <w:rsid w:val="00A63A49"/>
    <w:rsid w:val="00A63CBF"/>
    <w:rsid w:val="00A64850"/>
    <w:rsid w:val="00A65A72"/>
    <w:rsid w:val="00A66444"/>
    <w:rsid w:val="00A66931"/>
    <w:rsid w:val="00A6716F"/>
    <w:rsid w:val="00A70759"/>
    <w:rsid w:val="00A709AF"/>
    <w:rsid w:val="00A722E5"/>
    <w:rsid w:val="00A725F1"/>
    <w:rsid w:val="00A72CD6"/>
    <w:rsid w:val="00A73145"/>
    <w:rsid w:val="00A741EA"/>
    <w:rsid w:val="00A77165"/>
    <w:rsid w:val="00A77922"/>
    <w:rsid w:val="00A77E21"/>
    <w:rsid w:val="00A8050A"/>
    <w:rsid w:val="00A80C70"/>
    <w:rsid w:val="00A841D7"/>
    <w:rsid w:val="00A846E0"/>
    <w:rsid w:val="00A85C46"/>
    <w:rsid w:val="00A86548"/>
    <w:rsid w:val="00A87FEC"/>
    <w:rsid w:val="00A921BC"/>
    <w:rsid w:val="00A92B11"/>
    <w:rsid w:val="00A9371B"/>
    <w:rsid w:val="00A94924"/>
    <w:rsid w:val="00A96D15"/>
    <w:rsid w:val="00A97126"/>
    <w:rsid w:val="00A97584"/>
    <w:rsid w:val="00A976A1"/>
    <w:rsid w:val="00A97A4A"/>
    <w:rsid w:val="00AA1257"/>
    <w:rsid w:val="00AA1F0E"/>
    <w:rsid w:val="00AA3E5C"/>
    <w:rsid w:val="00AA4454"/>
    <w:rsid w:val="00AA592D"/>
    <w:rsid w:val="00AA5B21"/>
    <w:rsid w:val="00AA66F4"/>
    <w:rsid w:val="00AA6A6B"/>
    <w:rsid w:val="00AA6D44"/>
    <w:rsid w:val="00AA75D6"/>
    <w:rsid w:val="00AB4193"/>
    <w:rsid w:val="00AB4378"/>
    <w:rsid w:val="00AB4987"/>
    <w:rsid w:val="00AB574E"/>
    <w:rsid w:val="00AB7156"/>
    <w:rsid w:val="00AB7BF0"/>
    <w:rsid w:val="00AC0017"/>
    <w:rsid w:val="00AC196B"/>
    <w:rsid w:val="00AC20EE"/>
    <w:rsid w:val="00AC38EE"/>
    <w:rsid w:val="00AC49DA"/>
    <w:rsid w:val="00AC4B87"/>
    <w:rsid w:val="00AC6723"/>
    <w:rsid w:val="00AD0F44"/>
    <w:rsid w:val="00AD1B09"/>
    <w:rsid w:val="00AD1FCF"/>
    <w:rsid w:val="00AD2C09"/>
    <w:rsid w:val="00AD367A"/>
    <w:rsid w:val="00AD6A7F"/>
    <w:rsid w:val="00AE076C"/>
    <w:rsid w:val="00AE10FE"/>
    <w:rsid w:val="00AE3494"/>
    <w:rsid w:val="00AE3774"/>
    <w:rsid w:val="00AE6CAB"/>
    <w:rsid w:val="00AE6DFE"/>
    <w:rsid w:val="00AE7294"/>
    <w:rsid w:val="00AE7BC6"/>
    <w:rsid w:val="00AF194B"/>
    <w:rsid w:val="00AF2ADB"/>
    <w:rsid w:val="00AF2E56"/>
    <w:rsid w:val="00AF3991"/>
    <w:rsid w:val="00AF3A38"/>
    <w:rsid w:val="00AF473D"/>
    <w:rsid w:val="00AF47CD"/>
    <w:rsid w:val="00AF4B81"/>
    <w:rsid w:val="00AF5E8C"/>
    <w:rsid w:val="00AF7A28"/>
    <w:rsid w:val="00AF7AC8"/>
    <w:rsid w:val="00AF7F58"/>
    <w:rsid w:val="00B01B3F"/>
    <w:rsid w:val="00B01DC0"/>
    <w:rsid w:val="00B02F72"/>
    <w:rsid w:val="00B035B0"/>
    <w:rsid w:val="00B05A92"/>
    <w:rsid w:val="00B05D61"/>
    <w:rsid w:val="00B0619A"/>
    <w:rsid w:val="00B06316"/>
    <w:rsid w:val="00B07D45"/>
    <w:rsid w:val="00B10AEE"/>
    <w:rsid w:val="00B11270"/>
    <w:rsid w:val="00B12554"/>
    <w:rsid w:val="00B14062"/>
    <w:rsid w:val="00B1432D"/>
    <w:rsid w:val="00B14566"/>
    <w:rsid w:val="00B1566A"/>
    <w:rsid w:val="00B166F1"/>
    <w:rsid w:val="00B16737"/>
    <w:rsid w:val="00B17D64"/>
    <w:rsid w:val="00B207C0"/>
    <w:rsid w:val="00B20B77"/>
    <w:rsid w:val="00B20B83"/>
    <w:rsid w:val="00B211C3"/>
    <w:rsid w:val="00B21A02"/>
    <w:rsid w:val="00B22513"/>
    <w:rsid w:val="00B226B7"/>
    <w:rsid w:val="00B22C64"/>
    <w:rsid w:val="00B22EFC"/>
    <w:rsid w:val="00B23021"/>
    <w:rsid w:val="00B24454"/>
    <w:rsid w:val="00B25CD9"/>
    <w:rsid w:val="00B26A62"/>
    <w:rsid w:val="00B26A6C"/>
    <w:rsid w:val="00B30F7A"/>
    <w:rsid w:val="00B31244"/>
    <w:rsid w:val="00B317B6"/>
    <w:rsid w:val="00B320F5"/>
    <w:rsid w:val="00B3292F"/>
    <w:rsid w:val="00B330BD"/>
    <w:rsid w:val="00B338E4"/>
    <w:rsid w:val="00B34621"/>
    <w:rsid w:val="00B3507F"/>
    <w:rsid w:val="00B3571C"/>
    <w:rsid w:val="00B36B97"/>
    <w:rsid w:val="00B36FB8"/>
    <w:rsid w:val="00B379AD"/>
    <w:rsid w:val="00B37D21"/>
    <w:rsid w:val="00B37E1C"/>
    <w:rsid w:val="00B40AB0"/>
    <w:rsid w:val="00B41249"/>
    <w:rsid w:val="00B42DB2"/>
    <w:rsid w:val="00B43705"/>
    <w:rsid w:val="00B44A95"/>
    <w:rsid w:val="00B463DA"/>
    <w:rsid w:val="00B5003D"/>
    <w:rsid w:val="00B50238"/>
    <w:rsid w:val="00B512E3"/>
    <w:rsid w:val="00B51516"/>
    <w:rsid w:val="00B51698"/>
    <w:rsid w:val="00B522A9"/>
    <w:rsid w:val="00B53BD2"/>
    <w:rsid w:val="00B54DF3"/>
    <w:rsid w:val="00B55275"/>
    <w:rsid w:val="00B55AD3"/>
    <w:rsid w:val="00B572B7"/>
    <w:rsid w:val="00B61D92"/>
    <w:rsid w:val="00B61DBE"/>
    <w:rsid w:val="00B620CC"/>
    <w:rsid w:val="00B62A4A"/>
    <w:rsid w:val="00B6321F"/>
    <w:rsid w:val="00B63ECC"/>
    <w:rsid w:val="00B64AE1"/>
    <w:rsid w:val="00B6524B"/>
    <w:rsid w:val="00B653CC"/>
    <w:rsid w:val="00B65ECD"/>
    <w:rsid w:val="00B66886"/>
    <w:rsid w:val="00B66D12"/>
    <w:rsid w:val="00B67447"/>
    <w:rsid w:val="00B67534"/>
    <w:rsid w:val="00B67EFB"/>
    <w:rsid w:val="00B67F7B"/>
    <w:rsid w:val="00B7049E"/>
    <w:rsid w:val="00B71074"/>
    <w:rsid w:val="00B71800"/>
    <w:rsid w:val="00B71904"/>
    <w:rsid w:val="00B72AF6"/>
    <w:rsid w:val="00B73A1C"/>
    <w:rsid w:val="00B741C0"/>
    <w:rsid w:val="00B751D4"/>
    <w:rsid w:val="00B754DA"/>
    <w:rsid w:val="00B7571C"/>
    <w:rsid w:val="00B757BB"/>
    <w:rsid w:val="00B7585D"/>
    <w:rsid w:val="00B75F24"/>
    <w:rsid w:val="00B779FF"/>
    <w:rsid w:val="00B77D3D"/>
    <w:rsid w:val="00B80562"/>
    <w:rsid w:val="00B80735"/>
    <w:rsid w:val="00B8197B"/>
    <w:rsid w:val="00B81D77"/>
    <w:rsid w:val="00B8348A"/>
    <w:rsid w:val="00B842F6"/>
    <w:rsid w:val="00B845DD"/>
    <w:rsid w:val="00B85428"/>
    <w:rsid w:val="00B86BA4"/>
    <w:rsid w:val="00B87285"/>
    <w:rsid w:val="00B875BB"/>
    <w:rsid w:val="00B875DA"/>
    <w:rsid w:val="00B87B53"/>
    <w:rsid w:val="00B9023A"/>
    <w:rsid w:val="00B90B65"/>
    <w:rsid w:val="00B92CF1"/>
    <w:rsid w:val="00B93597"/>
    <w:rsid w:val="00B9442D"/>
    <w:rsid w:val="00B944FB"/>
    <w:rsid w:val="00B949BE"/>
    <w:rsid w:val="00B96567"/>
    <w:rsid w:val="00B96574"/>
    <w:rsid w:val="00B97D70"/>
    <w:rsid w:val="00BA1F58"/>
    <w:rsid w:val="00BA3214"/>
    <w:rsid w:val="00BA33C6"/>
    <w:rsid w:val="00BA44DB"/>
    <w:rsid w:val="00BA4E5E"/>
    <w:rsid w:val="00BA4F17"/>
    <w:rsid w:val="00BA527E"/>
    <w:rsid w:val="00BA57CE"/>
    <w:rsid w:val="00BA593A"/>
    <w:rsid w:val="00BB005F"/>
    <w:rsid w:val="00BB28D9"/>
    <w:rsid w:val="00BB2CFE"/>
    <w:rsid w:val="00BB38BD"/>
    <w:rsid w:val="00BB3E54"/>
    <w:rsid w:val="00BB500E"/>
    <w:rsid w:val="00BB5FCD"/>
    <w:rsid w:val="00BB6526"/>
    <w:rsid w:val="00BB6858"/>
    <w:rsid w:val="00BB7BE3"/>
    <w:rsid w:val="00BC063A"/>
    <w:rsid w:val="00BC0746"/>
    <w:rsid w:val="00BC11F1"/>
    <w:rsid w:val="00BC1589"/>
    <w:rsid w:val="00BC2065"/>
    <w:rsid w:val="00BC220A"/>
    <w:rsid w:val="00BC2AA0"/>
    <w:rsid w:val="00BC2C4B"/>
    <w:rsid w:val="00BC2EE4"/>
    <w:rsid w:val="00BC3FBA"/>
    <w:rsid w:val="00BC52B4"/>
    <w:rsid w:val="00BC550A"/>
    <w:rsid w:val="00BC61BB"/>
    <w:rsid w:val="00BC6497"/>
    <w:rsid w:val="00BC6725"/>
    <w:rsid w:val="00BC6BA1"/>
    <w:rsid w:val="00BC72C1"/>
    <w:rsid w:val="00BC7BE7"/>
    <w:rsid w:val="00BD057D"/>
    <w:rsid w:val="00BD7125"/>
    <w:rsid w:val="00BD7ADF"/>
    <w:rsid w:val="00BE0775"/>
    <w:rsid w:val="00BE0B8F"/>
    <w:rsid w:val="00BE1154"/>
    <w:rsid w:val="00BE12C4"/>
    <w:rsid w:val="00BE163A"/>
    <w:rsid w:val="00BE46C2"/>
    <w:rsid w:val="00BE5494"/>
    <w:rsid w:val="00BE5998"/>
    <w:rsid w:val="00BE6009"/>
    <w:rsid w:val="00BE65AD"/>
    <w:rsid w:val="00BF0E09"/>
    <w:rsid w:val="00BF3664"/>
    <w:rsid w:val="00BF3DC0"/>
    <w:rsid w:val="00BF4F1B"/>
    <w:rsid w:val="00BF5CB7"/>
    <w:rsid w:val="00BF605D"/>
    <w:rsid w:val="00BF69B9"/>
    <w:rsid w:val="00C001A5"/>
    <w:rsid w:val="00C01DC3"/>
    <w:rsid w:val="00C01F27"/>
    <w:rsid w:val="00C022F5"/>
    <w:rsid w:val="00C0270D"/>
    <w:rsid w:val="00C029EA"/>
    <w:rsid w:val="00C02AA7"/>
    <w:rsid w:val="00C037BE"/>
    <w:rsid w:val="00C03A95"/>
    <w:rsid w:val="00C04373"/>
    <w:rsid w:val="00C0454D"/>
    <w:rsid w:val="00C0467D"/>
    <w:rsid w:val="00C04B39"/>
    <w:rsid w:val="00C04D77"/>
    <w:rsid w:val="00C05A82"/>
    <w:rsid w:val="00C060EA"/>
    <w:rsid w:val="00C061CB"/>
    <w:rsid w:val="00C0689C"/>
    <w:rsid w:val="00C07EB6"/>
    <w:rsid w:val="00C1281E"/>
    <w:rsid w:val="00C14206"/>
    <w:rsid w:val="00C142BD"/>
    <w:rsid w:val="00C1485F"/>
    <w:rsid w:val="00C20E2C"/>
    <w:rsid w:val="00C20EFA"/>
    <w:rsid w:val="00C212D5"/>
    <w:rsid w:val="00C2195F"/>
    <w:rsid w:val="00C22387"/>
    <w:rsid w:val="00C22CF8"/>
    <w:rsid w:val="00C2366F"/>
    <w:rsid w:val="00C23700"/>
    <w:rsid w:val="00C242E2"/>
    <w:rsid w:val="00C243F2"/>
    <w:rsid w:val="00C24D9A"/>
    <w:rsid w:val="00C26FAC"/>
    <w:rsid w:val="00C3009C"/>
    <w:rsid w:val="00C3065E"/>
    <w:rsid w:val="00C32131"/>
    <w:rsid w:val="00C324B9"/>
    <w:rsid w:val="00C326EA"/>
    <w:rsid w:val="00C32D28"/>
    <w:rsid w:val="00C33ABD"/>
    <w:rsid w:val="00C349EF"/>
    <w:rsid w:val="00C355CD"/>
    <w:rsid w:val="00C356BC"/>
    <w:rsid w:val="00C35CA7"/>
    <w:rsid w:val="00C36065"/>
    <w:rsid w:val="00C36750"/>
    <w:rsid w:val="00C40768"/>
    <w:rsid w:val="00C42386"/>
    <w:rsid w:val="00C429F5"/>
    <w:rsid w:val="00C434E7"/>
    <w:rsid w:val="00C44EBB"/>
    <w:rsid w:val="00C450AA"/>
    <w:rsid w:val="00C450E0"/>
    <w:rsid w:val="00C45398"/>
    <w:rsid w:val="00C45B2D"/>
    <w:rsid w:val="00C461F3"/>
    <w:rsid w:val="00C4762D"/>
    <w:rsid w:val="00C505BB"/>
    <w:rsid w:val="00C51403"/>
    <w:rsid w:val="00C52AA9"/>
    <w:rsid w:val="00C53852"/>
    <w:rsid w:val="00C56D3C"/>
    <w:rsid w:val="00C56FF0"/>
    <w:rsid w:val="00C57700"/>
    <w:rsid w:val="00C57C86"/>
    <w:rsid w:val="00C60452"/>
    <w:rsid w:val="00C64048"/>
    <w:rsid w:val="00C64287"/>
    <w:rsid w:val="00C667DF"/>
    <w:rsid w:val="00C674FC"/>
    <w:rsid w:val="00C70E90"/>
    <w:rsid w:val="00C71C1C"/>
    <w:rsid w:val="00C71EB7"/>
    <w:rsid w:val="00C72076"/>
    <w:rsid w:val="00C72442"/>
    <w:rsid w:val="00C724BD"/>
    <w:rsid w:val="00C73FE0"/>
    <w:rsid w:val="00C74B34"/>
    <w:rsid w:val="00C74C40"/>
    <w:rsid w:val="00C753EC"/>
    <w:rsid w:val="00C75DB7"/>
    <w:rsid w:val="00C75DF0"/>
    <w:rsid w:val="00C77358"/>
    <w:rsid w:val="00C77D79"/>
    <w:rsid w:val="00C8024A"/>
    <w:rsid w:val="00C80888"/>
    <w:rsid w:val="00C80B75"/>
    <w:rsid w:val="00C815C2"/>
    <w:rsid w:val="00C81ACD"/>
    <w:rsid w:val="00C82BC7"/>
    <w:rsid w:val="00C82C21"/>
    <w:rsid w:val="00C83076"/>
    <w:rsid w:val="00C83CDD"/>
    <w:rsid w:val="00C84C2F"/>
    <w:rsid w:val="00C87E11"/>
    <w:rsid w:val="00C91073"/>
    <w:rsid w:val="00C9118F"/>
    <w:rsid w:val="00C9192B"/>
    <w:rsid w:val="00C92BAC"/>
    <w:rsid w:val="00C93C57"/>
    <w:rsid w:val="00C94673"/>
    <w:rsid w:val="00C959E5"/>
    <w:rsid w:val="00C9744B"/>
    <w:rsid w:val="00CA15F0"/>
    <w:rsid w:val="00CA1681"/>
    <w:rsid w:val="00CA191B"/>
    <w:rsid w:val="00CA1DEE"/>
    <w:rsid w:val="00CA1F06"/>
    <w:rsid w:val="00CA348D"/>
    <w:rsid w:val="00CA3BA5"/>
    <w:rsid w:val="00CA4223"/>
    <w:rsid w:val="00CA4C73"/>
    <w:rsid w:val="00CA6ABF"/>
    <w:rsid w:val="00CB1288"/>
    <w:rsid w:val="00CB17F1"/>
    <w:rsid w:val="00CB1974"/>
    <w:rsid w:val="00CB20C0"/>
    <w:rsid w:val="00CB2644"/>
    <w:rsid w:val="00CB270B"/>
    <w:rsid w:val="00CB27DF"/>
    <w:rsid w:val="00CB2AB2"/>
    <w:rsid w:val="00CB43EA"/>
    <w:rsid w:val="00CB4F10"/>
    <w:rsid w:val="00CB4FD1"/>
    <w:rsid w:val="00CB726E"/>
    <w:rsid w:val="00CB75A3"/>
    <w:rsid w:val="00CC066F"/>
    <w:rsid w:val="00CC11FB"/>
    <w:rsid w:val="00CC226A"/>
    <w:rsid w:val="00CC3FD7"/>
    <w:rsid w:val="00CC404F"/>
    <w:rsid w:val="00CC52B4"/>
    <w:rsid w:val="00CC542E"/>
    <w:rsid w:val="00CC6815"/>
    <w:rsid w:val="00CD0919"/>
    <w:rsid w:val="00CD094C"/>
    <w:rsid w:val="00CD2E3B"/>
    <w:rsid w:val="00CD46FA"/>
    <w:rsid w:val="00CD73F8"/>
    <w:rsid w:val="00CE0173"/>
    <w:rsid w:val="00CE1579"/>
    <w:rsid w:val="00CE23A2"/>
    <w:rsid w:val="00CE2BA5"/>
    <w:rsid w:val="00CE524C"/>
    <w:rsid w:val="00CE5529"/>
    <w:rsid w:val="00CE5A95"/>
    <w:rsid w:val="00CE603F"/>
    <w:rsid w:val="00CE6506"/>
    <w:rsid w:val="00CE6636"/>
    <w:rsid w:val="00CE6744"/>
    <w:rsid w:val="00CE705D"/>
    <w:rsid w:val="00CE76F9"/>
    <w:rsid w:val="00CE7B3B"/>
    <w:rsid w:val="00CF1077"/>
    <w:rsid w:val="00CF176B"/>
    <w:rsid w:val="00CF2650"/>
    <w:rsid w:val="00CF3F09"/>
    <w:rsid w:val="00CF4666"/>
    <w:rsid w:val="00D00337"/>
    <w:rsid w:val="00D01163"/>
    <w:rsid w:val="00D02F54"/>
    <w:rsid w:val="00D03DBC"/>
    <w:rsid w:val="00D0504D"/>
    <w:rsid w:val="00D05825"/>
    <w:rsid w:val="00D06301"/>
    <w:rsid w:val="00D0784F"/>
    <w:rsid w:val="00D107D5"/>
    <w:rsid w:val="00D11534"/>
    <w:rsid w:val="00D12B53"/>
    <w:rsid w:val="00D13474"/>
    <w:rsid w:val="00D14640"/>
    <w:rsid w:val="00D15DF3"/>
    <w:rsid w:val="00D1632B"/>
    <w:rsid w:val="00D16481"/>
    <w:rsid w:val="00D17183"/>
    <w:rsid w:val="00D175B6"/>
    <w:rsid w:val="00D17D5B"/>
    <w:rsid w:val="00D2029F"/>
    <w:rsid w:val="00D227EE"/>
    <w:rsid w:val="00D2389E"/>
    <w:rsid w:val="00D241BF"/>
    <w:rsid w:val="00D24529"/>
    <w:rsid w:val="00D24902"/>
    <w:rsid w:val="00D249C9"/>
    <w:rsid w:val="00D26447"/>
    <w:rsid w:val="00D3006A"/>
    <w:rsid w:val="00D31516"/>
    <w:rsid w:val="00D31551"/>
    <w:rsid w:val="00D32346"/>
    <w:rsid w:val="00D3394A"/>
    <w:rsid w:val="00D34CE8"/>
    <w:rsid w:val="00D35A39"/>
    <w:rsid w:val="00D35F2C"/>
    <w:rsid w:val="00D37EB8"/>
    <w:rsid w:val="00D4041B"/>
    <w:rsid w:val="00D409C8"/>
    <w:rsid w:val="00D44201"/>
    <w:rsid w:val="00D450C8"/>
    <w:rsid w:val="00D46231"/>
    <w:rsid w:val="00D46721"/>
    <w:rsid w:val="00D46B8A"/>
    <w:rsid w:val="00D47239"/>
    <w:rsid w:val="00D47277"/>
    <w:rsid w:val="00D47575"/>
    <w:rsid w:val="00D504D0"/>
    <w:rsid w:val="00D50FB6"/>
    <w:rsid w:val="00D51378"/>
    <w:rsid w:val="00D51D48"/>
    <w:rsid w:val="00D52839"/>
    <w:rsid w:val="00D531B1"/>
    <w:rsid w:val="00D550BC"/>
    <w:rsid w:val="00D554A6"/>
    <w:rsid w:val="00D575F8"/>
    <w:rsid w:val="00D57828"/>
    <w:rsid w:val="00D61280"/>
    <w:rsid w:val="00D61BB4"/>
    <w:rsid w:val="00D61D8F"/>
    <w:rsid w:val="00D62C2E"/>
    <w:rsid w:val="00D639A9"/>
    <w:rsid w:val="00D63C2F"/>
    <w:rsid w:val="00D65445"/>
    <w:rsid w:val="00D667A7"/>
    <w:rsid w:val="00D66B84"/>
    <w:rsid w:val="00D677A4"/>
    <w:rsid w:val="00D67A61"/>
    <w:rsid w:val="00D706A4"/>
    <w:rsid w:val="00D70DF7"/>
    <w:rsid w:val="00D71C82"/>
    <w:rsid w:val="00D71D1F"/>
    <w:rsid w:val="00D73293"/>
    <w:rsid w:val="00D73484"/>
    <w:rsid w:val="00D747DF"/>
    <w:rsid w:val="00D74E06"/>
    <w:rsid w:val="00D76A48"/>
    <w:rsid w:val="00D772B5"/>
    <w:rsid w:val="00D81406"/>
    <w:rsid w:val="00D8264A"/>
    <w:rsid w:val="00D82E14"/>
    <w:rsid w:val="00D840E3"/>
    <w:rsid w:val="00D86614"/>
    <w:rsid w:val="00D86736"/>
    <w:rsid w:val="00D86A89"/>
    <w:rsid w:val="00D8744F"/>
    <w:rsid w:val="00D87894"/>
    <w:rsid w:val="00D907CF"/>
    <w:rsid w:val="00D90CE8"/>
    <w:rsid w:val="00D91274"/>
    <w:rsid w:val="00D929D7"/>
    <w:rsid w:val="00D930FD"/>
    <w:rsid w:val="00D931B7"/>
    <w:rsid w:val="00D94D91"/>
    <w:rsid w:val="00D94F1D"/>
    <w:rsid w:val="00D95534"/>
    <w:rsid w:val="00D9666E"/>
    <w:rsid w:val="00D96959"/>
    <w:rsid w:val="00D96A53"/>
    <w:rsid w:val="00D97604"/>
    <w:rsid w:val="00D9780A"/>
    <w:rsid w:val="00DA01C0"/>
    <w:rsid w:val="00DA0AA1"/>
    <w:rsid w:val="00DA0FCF"/>
    <w:rsid w:val="00DA180A"/>
    <w:rsid w:val="00DA2558"/>
    <w:rsid w:val="00DA2BE2"/>
    <w:rsid w:val="00DA4EA5"/>
    <w:rsid w:val="00DB216B"/>
    <w:rsid w:val="00DB4731"/>
    <w:rsid w:val="00DB4A9F"/>
    <w:rsid w:val="00DB4B8C"/>
    <w:rsid w:val="00DB4E4F"/>
    <w:rsid w:val="00DB79F7"/>
    <w:rsid w:val="00DB7B66"/>
    <w:rsid w:val="00DB7E3B"/>
    <w:rsid w:val="00DC2091"/>
    <w:rsid w:val="00DC2DFA"/>
    <w:rsid w:val="00DC3482"/>
    <w:rsid w:val="00DC3C53"/>
    <w:rsid w:val="00DC4994"/>
    <w:rsid w:val="00DC536B"/>
    <w:rsid w:val="00DC5B4B"/>
    <w:rsid w:val="00DC5C2E"/>
    <w:rsid w:val="00DC5C8A"/>
    <w:rsid w:val="00DC7232"/>
    <w:rsid w:val="00DD0948"/>
    <w:rsid w:val="00DD18FA"/>
    <w:rsid w:val="00DD22E7"/>
    <w:rsid w:val="00DD2582"/>
    <w:rsid w:val="00DD27D7"/>
    <w:rsid w:val="00DD27E0"/>
    <w:rsid w:val="00DD31B5"/>
    <w:rsid w:val="00DD3828"/>
    <w:rsid w:val="00DD4850"/>
    <w:rsid w:val="00DD5253"/>
    <w:rsid w:val="00DD66E6"/>
    <w:rsid w:val="00DD77A7"/>
    <w:rsid w:val="00DD7FE3"/>
    <w:rsid w:val="00DE1037"/>
    <w:rsid w:val="00DE18B1"/>
    <w:rsid w:val="00DE222B"/>
    <w:rsid w:val="00DE3034"/>
    <w:rsid w:val="00DE55A3"/>
    <w:rsid w:val="00DE562E"/>
    <w:rsid w:val="00DE697A"/>
    <w:rsid w:val="00DE78B5"/>
    <w:rsid w:val="00DE7F43"/>
    <w:rsid w:val="00DF05A2"/>
    <w:rsid w:val="00DF24A8"/>
    <w:rsid w:val="00DF2533"/>
    <w:rsid w:val="00DF3423"/>
    <w:rsid w:val="00DF42E4"/>
    <w:rsid w:val="00DF60E0"/>
    <w:rsid w:val="00DF63F2"/>
    <w:rsid w:val="00DF6823"/>
    <w:rsid w:val="00DF687C"/>
    <w:rsid w:val="00DF6E8A"/>
    <w:rsid w:val="00DF6FA1"/>
    <w:rsid w:val="00E00043"/>
    <w:rsid w:val="00E01115"/>
    <w:rsid w:val="00E01783"/>
    <w:rsid w:val="00E036AF"/>
    <w:rsid w:val="00E03892"/>
    <w:rsid w:val="00E03A3B"/>
    <w:rsid w:val="00E03C02"/>
    <w:rsid w:val="00E0477E"/>
    <w:rsid w:val="00E04E55"/>
    <w:rsid w:val="00E0550A"/>
    <w:rsid w:val="00E06273"/>
    <w:rsid w:val="00E0661E"/>
    <w:rsid w:val="00E07B27"/>
    <w:rsid w:val="00E102C9"/>
    <w:rsid w:val="00E1106D"/>
    <w:rsid w:val="00E11AEA"/>
    <w:rsid w:val="00E121E9"/>
    <w:rsid w:val="00E1234C"/>
    <w:rsid w:val="00E12CD0"/>
    <w:rsid w:val="00E145B2"/>
    <w:rsid w:val="00E14897"/>
    <w:rsid w:val="00E16EE3"/>
    <w:rsid w:val="00E176EF"/>
    <w:rsid w:val="00E17A05"/>
    <w:rsid w:val="00E20310"/>
    <w:rsid w:val="00E205BD"/>
    <w:rsid w:val="00E20976"/>
    <w:rsid w:val="00E221B0"/>
    <w:rsid w:val="00E22B8D"/>
    <w:rsid w:val="00E2542E"/>
    <w:rsid w:val="00E25C77"/>
    <w:rsid w:val="00E301F5"/>
    <w:rsid w:val="00E302CE"/>
    <w:rsid w:val="00E30782"/>
    <w:rsid w:val="00E3173D"/>
    <w:rsid w:val="00E32E8B"/>
    <w:rsid w:val="00E371E1"/>
    <w:rsid w:val="00E37470"/>
    <w:rsid w:val="00E402A0"/>
    <w:rsid w:val="00E41105"/>
    <w:rsid w:val="00E41217"/>
    <w:rsid w:val="00E43157"/>
    <w:rsid w:val="00E43F5E"/>
    <w:rsid w:val="00E44E31"/>
    <w:rsid w:val="00E44EC4"/>
    <w:rsid w:val="00E458A6"/>
    <w:rsid w:val="00E46F09"/>
    <w:rsid w:val="00E502A0"/>
    <w:rsid w:val="00E518DA"/>
    <w:rsid w:val="00E53EAC"/>
    <w:rsid w:val="00E53F6F"/>
    <w:rsid w:val="00E54106"/>
    <w:rsid w:val="00E542D6"/>
    <w:rsid w:val="00E55A56"/>
    <w:rsid w:val="00E55E6F"/>
    <w:rsid w:val="00E56FD5"/>
    <w:rsid w:val="00E57DB0"/>
    <w:rsid w:val="00E60C6C"/>
    <w:rsid w:val="00E60E86"/>
    <w:rsid w:val="00E628D5"/>
    <w:rsid w:val="00E62B5A"/>
    <w:rsid w:val="00E62FEB"/>
    <w:rsid w:val="00E63A3F"/>
    <w:rsid w:val="00E63AF3"/>
    <w:rsid w:val="00E63BF7"/>
    <w:rsid w:val="00E6436B"/>
    <w:rsid w:val="00E7047B"/>
    <w:rsid w:val="00E70B4C"/>
    <w:rsid w:val="00E71DA7"/>
    <w:rsid w:val="00E71F6E"/>
    <w:rsid w:val="00E72B9C"/>
    <w:rsid w:val="00E72F12"/>
    <w:rsid w:val="00E730ED"/>
    <w:rsid w:val="00E732B4"/>
    <w:rsid w:val="00E73837"/>
    <w:rsid w:val="00E765B0"/>
    <w:rsid w:val="00E77637"/>
    <w:rsid w:val="00E77CAE"/>
    <w:rsid w:val="00E8157D"/>
    <w:rsid w:val="00E81EBB"/>
    <w:rsid w:val="00E82BFD"/>
    <w:rsid w:val="00E82EB2"/>
    <w:rsid w:val="00E83D0B"/>
    <w:rsid w:val="00E847D2"/>
    <w:rsid w:val="00E86984"/>
    <w:rsid w:val="00E87ACA"/>
    <w:rsid w:val="00E90760"/>
    <w:rsid w:val="00E913AC"/>
    <w:rsid w:val="00E91D55"/>
    <w:rsid w:val="00E930AC"/>
    <w:rsid w:val="00E9404A"/>
    <w:rsid w:val="00E94738"/>
    <w:rsid w:val="00E9649B"/>
    <w:rsid w:val="00E976F4"/>
    <w:rsid w:val="00EA0DA3"/>
    <w:rsid w:val="00EA15D9"/>
    <w:rsid w:val="00EA1A05"/>
    <w:rsid w:val="00EA2CFD"/>
    <w:rsid w:val="00EA4EBB"/>
    <w:rsid w:val="00EA5335"/>
    <w:rsid w:val="00EB0E8D"/>
    <w:rsid w:val="00EB1353"/>
    <w:rsid w:val="00EB1C3F"/>
    <w:rsid w:val="00EB32E6"/>
    <w:rsid w:val="00EB6F27"/>
    <w:rsid w:val="00EB7483"/>
    <w:rsid w:val="00EC0725"/>
    <w:rsid w:val="00EC1A44"/>
    <w:rsid w:val="00EC2031"/>
    <w:rsid w:val="00EC3C85"/>
    <w:rsid w:val="00EC4C9C"/>
    <w:rsid w:val="00EC54EC"/>
    <w:rsid w:val="00EC5B3B"/>
    <w:rsid w:val="00EC6326"/>
    <w:rsid w:val="00EC65DD"/>
    <w:rsid w:val="00EC734C"/>
    <w:rsid w:val="00EC7C43"/>
    <w:rsid w:val="00EC7F8F"/>
    <w:rsid w:val="00ED0F19"/>
    <w:rsid w:val="00ED1415"/>
    <w:rsid w:val="00ED15F1"/>
    <w:rsid w:val="00ED204C"/>
    <w:rsid w:val="00ED206C"/>
    <w:rsid w:val="00ED3746"/>
    <w:rsid w:val="00ED4D9A"/>
    <w:rsid w:val="00ED638C"/>
    <w:rsid w:val="00ED6645"/>
    <w:rsid w:val="00ED73E2"/>
    <w:rsid w:val="00ED740B"/>
    <w:rsid w:val="00EE06A9"/>
    <w:rsid w:val="00EE3DBC"/>
    <w:rsid w:val="00EE3F7C"/>
    <w:rsid w:val="00EE5015"/>
    <w:rsid w:val="00EE5EE7"/>
    <w:rsid w:val="00EE649E"/>
    <w:rsid w:val="00EE6850"/>
    <w:rsid w:val="00EE6E12"/>
    <w:rsid w:val="00EF0C09"/>
    <w:rsid w:val="00EF1B81"/>
    <w:rsid w:val="00EF25AC"/>
    <w:rsid w:val="00EF5F4E"/>
    <w:rsid w:val="00EF6259"/>
    <w:rsid w:val="00EF65E8"/>
    <w:rsid w:val="00EF6E85"/>
    <w:rsid w:val="00F002D8"/>
    <w:rsid w:val="00F0063B"/>
    <w:rsid w:val="00F0114F"/>
    <w:rsid w:val="00F01299"/>
    <w:rsid w:val="00F02FB1"/>
    <w:rsid w:val="00F04A34"/>
    <w:rsid w:val="00F05B26"/>
    <w:rsid w:val="00F07A4D"/>
    <w:rsid w:val="00F1191C"/>
    <w:rsid w:val="00F13D79"/>
    <w:rsid w:val="00F15E80"/>
    <w:rsid w:val="00F200A4"/>
    <w:rsid w:val="00F2016C"/>
    <w:rsid w:val="00F20321"/>
    <w:rsid w:val="00F208B2"/>
    <w:rsid w:val="00F21971"/>
    <w:rsid w:val="00F21C93"/>
    <w:rsid w:val="00F2230D"/>
    <w:rsid w:val="00F22B43"/>
    <w:rsid w:val="00F23430"/>
    <w:rsid w:val="00F241DE"/>
    <w:rsid w:val="00F24E2D"/>
    <w:rsid w:val="00F258C3"/>
    <w:rsid w:val="00F26CD1"/>
    <w:rsid w:val="00F304EA"/>
    <w:rsid w:val="00F30528"/>
    <w:rsid w:val="00F317DE"/>
    <w:rsid w:val="00F32578"/>
    <w:rsid w:val="00F32834"/>
    <w:rsid w:val="00F353AE"/>
    <w:rsid w:val="00F355E6"/>
    <w:rsid w:val="00F35CEC"/>
    <w:rsid w:val="00F36319"/>
    <w:rsid w:val="00F40001"/>
    <w:rsid w:val="00F406B8"/>
    <w:rsid w:val="00F411F4"/>
    <w:rsid w:val="00F43CE3"/>
    <w:rsid w:val="00F441E1"/>
    <w:rsid w:val="00F45972"/>
    <w:rsid w:val="00F468E5"/>
    <w:rsid w:val="00F47320"/>
    <w:rsid w:val="00F5029C"/>
    <w:rsid w:val="00F502BF"/>
    <w:rsid w:val="00F509BF"/>
    <w:rsid w:val="00F51207"/>
    <w:rsid w:val="00F515CB"/>
    <w:rsid w:val="00F51619"/>
    <w:rsid w:val="00F5179C"/>
    <w:rsid w:val="00F53633"/>
    <w:rsid w:val="00F53834"/>
    <w:rsid w:val="00F544DB"/>
    <w:rsid w:val="00F54650"/>
    <w:rsid w:val="00F54B2B"/>
    <w:rsid w:val="00F55901"/>
    <w:rsid w:val="00F56328"/>
    <w:rsid w:val="00F57711"/>
    <w:rsid w:val="00F57945"/>
    <w:rsid w:val="00F5798E"/>
    <w:rsid w:val="00F604D0"/>
    <w:rsid w:val="00F60549"/>
    <w:rsid w:val="00F61812"/>
    <w:rsid w:val="00F618B6"/>
    <w:rsid w:val="00F6226A"/>
    <w:rsid w:val="00F63158"/>
    <w:rsid w:val="00F654AA"/>
    <w:rsid w:val="00F654E2"/>
    <w:rsid w:val="00F658F0"/>
    <w:rsid w:val="00F666F4"/>
    <w:rsid w:val="00F67E08"/>
    <w:rsid w:val="00F7250C"/>
    <w:rsid w:val="00F73075"/>
    <w:rsid w:val="00F73095"/>
    <w:rsid w:val="00F755FA"/>
    <w:rsid w:val="00F75CA4"/>
    <w:rsid w:val="00F76B7B"/>
    <w:rsid w:val="00F77484"/>
    <w:rsid w:val="00F7755C"/>
    <w:rsid w:val="00F77714"/>
    <w:rsid w:val="00F806C3"/>
    <w:rsid w:val="00F814B6"/>
    <w:rsid w:val="00F81A87"/>
    <w:rsid w:val="00F82353"/>
    <w:rsid w:val="00F837AF"/>
    <w:rsid w:val="00F83ADB"/>
    <w:rsid w:val="00F8410E"/>
    <w:rsid w:val="00F84943"/>
    <w:rsid w:val="00F85507"/>
    <w:rsid w:val="00F85A72"/>
    <w:rsid w:val="00F85EAF"/>
    <w:rsid w:val="00F86740"/>
    <w:rsid w:val="00F904FD"/>
    <w:rsid w:val="00F92383"/>
    <w:rsid w:val="00F93B6B"/>
    <w:rsid w:val="00F94039"/>
    <w:rsid w:val="00F94CA2"/>
    <w:rsid w:val="00FA2BCF"/>
    <w:rsid w:val="00FA3687"/>
    <w:rsid w:val="00FA390A"/>
    <w:rsid w:val="00FA41D0"/>
    <w:rsid w:val="00FA437E"/>
    <w:rsid w:val="00FA4728"/>
    <w:rsid w:val="00FB0818"/>
    <w:rsid w:val="00FB08E5"/>
    <w:rsid w:val="00FB0AB7"/>
    <w:rsid w:val="00FB1BA6"/>
    <w:rsid w:val="00FB28A8"/>
    <w:rsid w:val="00FB4155"/>
    <w:rsid w:val="00FB4299"/>
    <w:rsid w:val="00FB53ED"/>
    <w:rsid w:val="00FB6776"/>
    <w:rsid w:val="00FB695E"/>
    <w:rsid w:val="00FB6A8E"/>
    <w:rsid w:val="00FB6E24"/>
    <w:rsid w:val="00FB7076"/>
    <w:rsid w:val="00FB721E"/>
    <w:rsid w:val="00FC1E1B"/>
    <w:rsid w:val="00FC3F01"/>
    <w:rsid w:val="00FC613C"/>
    <w:rsid w:val="00FC6458"/>
    <w:rsid w:val="00FC69B9"/>
    <w:rsid w:val="00FC6FE9"/>
    <w:rsid w:val="00FC7179"/>
    <w:rsid w:val="00FC7B14"/>
    <w:rsid w:val="00FC7B70"/>
    <w:rsid w:val="00FD0483"/>
    <w:rsid w:val="00FD13CA"/>
    <w:rsid w:val="00FD18DC"/>
    <w:rsid w:val="00FD3E45"/>
    <w:rsid w:val="00FD41F4"/>
    <w:rsid w:val="00FD4A72"/>
    <w:rsid w:val="00FD587E"/>
    <w:rsid w:val="00FE08A0"/>
    <w:rsid w:val="00FE12D7"/>
    <w:rsid w:val="00FE34B6"/>
    <w:rsid w:val="00FE55C4"/>
    <w:rsid w:val="00FE5717"/>
    <w:rsid w:val="00FF1E51"/>
    <w:rsid w:val="00FF1F64"/>
    <w:rsid w:val="00FF651B"/>
    <w:rsid w:val="00FF691D"/>
    <w:rsid w:val="00FF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33C"/>
    <w:pPr>
      <w:spacing w:after="160" w:line="259" w:lineRule="auto"/>
    </w:pPr>
    <w:rPr>
      <w:rFonts w:ascii="Calibri" w:hAnsi="Calibri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339A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339A"/>
    <w:pPr>
      <w:keepNext/>
      <w:outlineLvl w:val="1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FD13C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339A"/>
    <w:rPr>
      <w:rFonts w:cs="Times New Roman"/>
      <w:b/>
      <w:sz w:val="28"/>
      <w:lang w:val="uk-UA"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339A"/>
    <w:rPr>
      <w:rFonts w:cs="Times New Roman"/>
      <w:b/>
      <w:sz w:val="28"/>
      <w:lang w:val="uk-UA"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val="uk-UA" w:eastAsia="en-US"/>
    </w:rPr>
  </w:style>
  <w:style w:type="paragraph" w:styleId="Caption">
    <w:name w:val="caption"/>
    <w:basedOn w:val="Normal"/>
    <w:uiPriority w:val="99"/>
    <w:qFormat/>
    <w:rsid w:val="0048339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styleId="Strong">
    <w:name w:val="Strong"/>
    <w:basedOn w:val="DefaultParagraphFont"/>
    <w:uiPriority w:val="99"/>
    <w:qFormat/>
    <w:rsid w:val="0048339A"/>
    <w:rPr>
      <w:rFonts w:cs="Times New Roman"/>
      <w:b/>
    </w:rPr>
  </w:style>
  <w:style w:type="paragraph" w:styleId="NoSpacing">
    <w:name w:val="No Spacing"/>
    <w:uiPriority w:val="99"/>
    <w:qFormat/>
    <w:rsid w:val="0092433C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24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433C"/>
    <w:rPr>
      <w:rFonts w:ascii="Tahoma" w:hAnsi="Tahoma" w:cs="Tahoma"/>
      <w:sz w:val="16"/>
      <w:szCs w:val="16"/>
      <w:lang w:val="uk-UA" w:eastAsia="en-US"/>
    </w:rPr>
  </w:style>
  <w:style w:type="paragraph" w:styleId="Header">
    <w:name w:val="header"/>
    <w:basedOn w:val="Normal"/>
    <w:link w:val="HeaderChar"/>
    <w:uiPriority w:val="99"/>
    <w:rsid w:val="00051CE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1CE8"/>
    <w:rPr>
      <w:rFonts w:cs="Times New Roman"/>
      <w:lang w:val="uk-UA"/>
    </w:rPr>
  </w:style>
  <w:style w:type="character" w:styleId="Hyperlink">
    <w:name w:val="Hyperlink"/>
    <w:basedOn w:val="DefaultParagraphFont"/>
    <w:uiPriority w:val="99"/>
    <w:rsid w:val="004D37B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01B3F"/>
    <w:pPr>
      <w:ind w:left="720"/>
      <w:contextualSpacing/>
    </w:pPr>
  </w:style>
  <w:style w:type="table" w:styleId="TableGrid">
    <w:name w:val="Table Grid"/>
    <w:basedOn w:val="TableNormal"/>
    <w:uiPriority w:val="99"/>
    <w:rsid w:val="006D6B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67B59"/>
    <w:pPr>
      <w:widowControl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tc">
    <w:name w:val="tc"/>
    <w:basedOn w:val="Normal"/>
    <w:uiPriority w:val="99"/>
    <w:rsid w:val="00167B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67B59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67B59"/>
    <w:pPr>
      <w:widowControl w:val="0"/>
      <w:shd w:val="clear" w:color="auto" w:fill="FFFFFF"/>
      <w:spacing w:before="300" w:after="720" w:line="240" w:lineRule="atLeast"/>
      <w:jc w:val="both"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1">
    <w:name w:val="Без интервала1"/>
    <w:uiPriority w:val="99"/>
    <w:rsid w:val="00167B59"/>
    <w:rPr>
      <w:sz w:val="24"/>
      <w:szCs w:val="24"/>
      <w:lang w:val="uk-UA" w:eastAsia="uk-UA"/>
    </w:rPr>
  </w:style>
  <w:style w:type="paragraph" w:styleId="BodyText">
    <w:name w:val="Body Text"/>
    <w:basedOn w:val="Normal"/>
    <w:link w:val="BodyTextChar"/>
    <w:uiPriority w:val="99"/>
    <w:semiHidden/>
    <w:rsid w:val="00167B59"/>
    <w:pPr>
      <w:widowControl w:val="0"/>
      <w:shd w:val="clear" w:color="auto" w:fill="FFFFFF"/>
      <w:spacing w:after="540" w:line="293" w:lineRule="exact"/>
      <w:ind w:hanging="1080"/>
      <w:jc w:val="center"/>
    </w:pPr>
    <w:rPr>
      <w:rFonts w:ascii="Tahoma" w:hAnsi="Tahoma"/>
      <w:spacing w:val="3"/>
      <w:sz w:val="21"/>
      <w:szCs w:val="21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67B59"/>
    <w:rPr>
      <w:rFonts w:ascii="Tahoma" w:hAnsi="Tahoma" w:cs="Times New Roman"/>
      <w:spacing w:val="3"/>
      <w:sz w:val="21"/>
      <w:szCs w:val="21"/>
      <w:shd w:val="clear" w:color="auto" w:fill="FFFFFF"/>
    </w:rPr>
  </w:style>
  <w:style w:type="character" w:customStyle="1" w:styleId="BodyTextChar1">
    <w:name w:val="Body Text Char1"/>
    <w:uiPriority w:val="99"/>
    <w:locked/>
    <w:rsid w:val="00167B59"/>
    <w:rPr>
      <w:spacing w:val="3"/>
      <w:sz w:val="21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167B59"/>
    <w:rPr>
      <w:rFonts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167B59"/>
    <w:pPr>
      <w:widowControl w:val="0"/>
      <w:shd w:val="clear" w:color="auto" w:fill="FFFFFF"/>
      <w:spacing w:after="420" w:line="240" w:lineRule="atLeast"/>
    </w:pPr>
    <w:rPr>
      <w:rFonts w:ascii="Times New Roman" w:hAnsi="Times New Roman"/>
      <w:b/>
      <w:bCs/>
      <w:sz w:val="32"/>
      <w:szCs w:val="32"/>
      <w:lang w:val="ru-RU" w:eastAsia="ru-RU"/>
    </w:rPr>
  </w:style>
  <w:style w:type="paragraph" w:customStyle="1" w:styleId="326">
    <w:name w:val="Заголовок 326"/>
    <w:basedOn w:val="Normal"/>
    <w:uiPriority w:val="99"/>
    <w:rsid w:val="006E53F8"/>
    <w:pPr>
      <w:spacing w:before="167" w:after="167" w:line="240" w:lineRule="auto"/>
      <w:outlineLvl w:val="3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FE5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D13CB"/>
    <w:rPr>
      <w:rFonts w:ascii="Courier New" w:hAnsi="Courier New" w:cs="Courier New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11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5</Pages>
  <Words>777</Words>
  <Characters>4429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2021-02-08T12:19:00Z</cp:lastPrinted>
  <dcterms:created xsi:type="dcterms:W3CDTF">2021-01-29T11:11:00Z</dcterms:created>
  <dcterms:modified xsi:type="dcterms:W3CDTF">2021-03-17T11:17:00Z</dcterms:modified>
</cp:coreProperties>
</file>